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D40" w:rsidRPr="00B27D40" w:rsidRDefault="00F31894" w:rsidP="00B27D40">
      <w:pPr>
        <w:tabs>
          <w:tab w:val="center" w:pos="4536"/>
          <w:tab w:val="right" w:pos="8280"/>
          <w:tab w:val="right" w:pos="9639"/>
        </w:tabs>
        <w:spacing w:after="0"/>
        <w:ind w:right="2"/>
        <w:rPr>
          <w:rFonts w:ascii="Arial" w:eastAsia="Times New Roman" w:hAnsi="Arial" w:cs="Arial"/>
          <w:b/>
          <w:bCs/>
          <w:sz w:val="24"/>
          <w:szCs w:val="24"/>
          <w:lang w:val="en-US" w:eastAsia="en-US"/>
        </w:rPr>
      </w:pPr>
      <w:r>
        <w:rPr>
          <w:rFonts w:ascii="Arial" w:eastAsia="Times New Roman" w:hAnsi="Arial" w:cs="Arial"/>
          <w:b/>
          <w:bCs/>
          <w:sz w:val="24"/>
          <w:szCs w:val="24"/>
          <w:lang w:val="en-US" w:eastAsia="en-US"/>
        </w:rPr>
        <w:t>3GPP TSG RAN WG1 #98</w:t>
      </w:r>
      <w:r w:rsidR="00F1611F">
        <w:rPr>
          <w:rFonts w:ascii="Arial" w:eastAsia="Times New Roman" w:hAnsi="Arial" w:cs="Arial"/>
          <w:b/>
          <w:bCs/>
          <w:sz w:val="24"/>
          <w:szCs w:val="24"/>
          <w:lang w:val="en-US" w:eastAsia="en-US"/>
        </w:rPr>
        <w:t>bis</w:t>
      </w:r>
      <w:r w:rsidR="00B27D40" w:rsidRPr="00B27D40">
        <w:rPr>
          <w:rFonts w:ascii="Arial" w:eastAsia="Times New Roman" w:hAnsi="Arial" w:cs="Arial"/>
          <w:b/>
          <w:bCs/>
          <w:sz w:val="24"/>
          <w:szCs w:val="24"/>
          <w:lang w:val="en-US" w:eastAsia="en-US"/>
        </w:rPr>
        <w:tab/>
      </w:r>
      <w:r w:rsidR="00B27D40" w:rsidRPr="00B27D40">
        <w:rPr>
          <w:rFonts w:ascii="Arial" w:eastAsia="Times New Roman" w:hAnsi="Arial" w:cs="Arial"/>
          <w:b/>
          <w:bCs/>
          <w:sz w:val="24"/>
          <w:szCs w:val="24"/>
          <w:lang w:val="en-US" w:eastAsia="en-US"/>
        </w:rPr>
        <w:tab/>
      </w:r>
      <w:r w:rsidR="00B27D40" w:rsidRPr="00C06A22">
        <w:rPr>
          <w:rFonts w:ascii="Arial" w:eastAsia="Times New Roman" w:hAnsi="Arial" w:cs="Arial"/>
          <w:b/>
          <w:bCs/>
          <w:color w:val="000000" w:themeColor="text1"/>
          <w:sz w:val="24"/>
          <w:szCs w:val="24"/>
          <w:lang w:val="en-US" w:eastAsia="en-US"/>
        </w:rPr>
        <w:tab/>
      </w:r>
      <w:r w:rsidR="00F1611F">
        <w:rPr>
          <w:rFonts w:ascii="Arial" w:eastAsia="Times New Roman" w:hAnsi="Arial" w:cs="Arial"/>
          <w:b/>
          <w:bCs/>
          <w:color w:val="000000" w:themeColor="text1"/>
          <w:sz w:val="24"/>
          <w:szCs w:val="24"/>
          <w:lang w:val="en-US" w:eastAsia="en-US"/>
        </w:rPr>
        <w:t>R1-1910320</w:t>
      </w:r>
    </w:p>
    <w:p w:rsidR="001B5747" w:rsidRDefault="001B5747" w:rsidP="001B5747">
      <w:pPr>
        <w:pStyle w:val="a6"/>
        <w:ind w:left="-2"/>
        <w:rPr>
          <w:rFonts w:eastAsia="宋体"/>
          <w:sz w:val="22"/>
          <w:szCs w:val="22"/>
          <w:lang w:val="en-US" w:eastAsia="zh-CN"/>
        </w:rPr>
      </w:pPr>
      <w:r>
        <w:rPr>
          <w:bCs/>
          <w:sz w:val="22"/>
          <w:szCs w:val="22"/>
        </w:rPr>
        <w:t>Chongqing, China, October 14</w:t>
      </w:r>
      <w:r w:rsidR="000071F2">
        <w:rPr>
          <w:rFonts w:eastAsiaTheme="minorEastAsia" w:hint="eastAsia"/>
          <w:bCs/>
          <w:sz w:val="22"/>
          <w:szCs w:val="22"/>
          <w:lang w:eastAsia="zh-CN"/>
        </w:rPr>
        <w:t>th</w:t>
      </w:r>
      <w:r>
        <w:rPr>
          <w:bCs/>
          <w:sz w:val="22"/>
          <w:szCs w:val="22"/>
        </w:rPr>
        <w:t>-</w:t>
      </w:r>
      <w:r w:rsidR="008B4532">
        <w:rPr>
          <w:rFonts w:eastAsiaTheme="minorEastAsia" w:hint="eastAsia"/>
          <w:bCs/>
          <w:sz w:val="22"/>
          <w:szCs w:val="22"/>
          <w:lang w:eastAsia="zh-CN"/>
        </w:rPr>
        <w:t>20</w:t>
      </w:r>
      <w:bookmarkStart w:id="0" w:name="_GoBack"/>
      <w:bookmarkEnd w:id="0"/>
      <w:r w:rsidR="000071F2">
        <w:rPr>
          <w:rFonts w:eastAsiaTheme="minorEastAsia" w:hint="eastAsia"/>
          <w:bCs/>
          <w:sz w:val="22"/>
          <w:szCs w:val="22"/>
          <w:lang w:eastAsia="zh-CN"/>
        </w:rPr>
        <w:t>th</w:t>
      </w:r>
      <w:r>
        <w:rPr>
          <w:bCs/>
          <w:sz w:val="22"/>
          <w:szCs w:val="22"/>
        </w:rPr>
        <w:t>, 2019</w:t>
      </w:r>
    </w:p>
    <w:p w:rsidR="00580BBC" w:rsidRPr="00B27D40" w:rsidRDefault="00580BBC" w:rsidP="00580BBC">
      <w:pPr>
        <w:pStyle w:val="a6"/>
        <w:ind w:left="-2"/>
        <w:rPr>
          <w:rFonts w:eastAsia="宋体"/>
          <w:sz w:val="22"/>
          <w:szCs w:val="22"/>
          <w:lang w:val="en-US" w:eastAsia="zh-CN"/>
        </w:rPr>
      </w:pPr>
    </w:p>
    <w:p w:rsidR="00A156AF" w:rsidRPr="00A93126" w:rsidRDefault="00A156AF"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Pr="005C47BA" w:rsidRDefault="00580BBC" w:rsidP="00580BBC">
      <w:pPr>
        <w:pStyle w:val="a6"/>
        <w:tabs>
          <w:tab w:val="left" w:pos="1800"/>
        </w:tabs>
        <w:ind w:left="-2"/>
        <w:rPr>
          <w:rFonts w:eastAsia="宋体"/>
          <w:sz w:val="22"/>
          <w:szCs w:val="22"/>
          <w:lang w:eastAsia="zh-CN"/>
        </w:rPr>
      </w:pPr>
      <w:r w:rsidRPr="0052231C">
        <w:rPr>
          <w:sz w:val="22"/>
          <w:szCs w:val="22"/>
        </w:rPr>
        <w:t>Title:</w:t>
      </w:r>
      <w:r w:rsidRPr="0052231C">
        <w:rPr>
          <w:sz w:val="22"/>
          <w:szCs w:val="22"/>
        </w:rPr>
        <w:tab/>
      </w:r>
      <w:r w:rsidR="007E5AB4" w:rsidRPr="007E5AB4">
        <w:rPr>
          <w:sz w:val="22"/>
          <w:szCs w:val="22"/>
        </w:rPr>
        <w:t>UE and gNB measurements for NR Positioning</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r w:rsidRPr="0052231C">
        <w:rPr>
          <w:sz w:val="22"/>
          <w:szCs w:val="22"/>
        </w:rPr>
        <w:tab/>
      </w:r>
      <w:r w:rsidR="000F2187">
        <w:rPr>
          <w:rFonts w:eastAsia="宋体"/>
          <w:sz w:val="22"/>
          <w:szCs w:val="22"/>
          <w:lang w:val="en-US" w:eastAsia="zh-CN"/>
        </w:rPr>
        <w:t>7.2.10.</w:t>
      </w:r>
      <w:r w:rsidR="000F2187">
        <w:rPr>
          <w:rFonts w:eastAsia="宋体" w:hint="eastAsia"/>
          <w:sz w:val="22"/>
          <w:szCs w:val="22"/>
          <w:lang w:val="en-US" w:eastAsia="zh-CN"/>
        </w:rPr>
        <w:t>3</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10"/>
      </w:pPr>
      <w:r w:rsidRPr="00A52C24">
        <w:t>Introduction</w:t>
      </w:r>
    </w:p>
    <w:p w:rsidR="00C5268E" w:rsidRDefault="00C5268E" w:rsidP="00C5268E">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r w:rsidRPr="006B2146">
        <w:t>gNB measurements</w:t>
      </w:r>
      <w:r>
        <w:t xml:space="preserve">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sidR="00F13BC6">
        <w:rPr>
          <w:rFonts w:eastAsiaTheme="minorEastAsia" w:hint="eastAsia"/>
          <w:lang w:eastAsia="zh-CN"/>
        </w:rPr>
        <w:t>9</w:t>
      </w:r>
      <w:r w:rsidR="00542E3D">
        <w:rPr>
          <w:rFonts w:eastAsiaTheme="minorEastAsia"/>
          <w:lang w:eastAsia="zh-CN"/>
        </w:rPr>
        <w:t>8</w:t>
      </w:r>
      <w:r>
        <w:rPr>
          <w:rFonts w:eastAsiaTheme="minorEastAsia"/>
          <w:lang w:eastAsia="zh-CN"/>
        </w:rPr>
        <w:t xml:space="preserve"> </w:t>
      </w:r>
      <w:r w:rsidR="002A1660">
        <w:rPr>
          <w:rFonts w:eastAsiaTheme="minorEastAsia"/>
          <w:lang w:eastAsia="zh-CN"/>
        </w:rPr>
        <w:t>[1]</w:t>
      </w:r>
      <w:r>
        <w:rPr>
          <w:rFonts w:eastAsiaTheme="minorEastAsia"/>
          <w:lang w:eastAsia="zh-CN"/>
        </w:rPr>
        <w:t>:</w:t>
      </w:r>
    </w:p>
    <w:tbl>
      <w:tblPr>
        <w:tblStyle w:val="af4"/>
        <w:tblW w:w="0" w:type="auto"/>
        <w:tblLook w:val="04A0" w:firstRow="1" w:lastRow="0" w:firstColumn="1" w:lastColumn="0" w:noHBand="0" w:noVBand="1"/>
      </w:tblPr>
      <w:tblGrid>
        <w:gridCol w:w="9855"/>
      </w:tblGrid>
      <w:tr w:rsidR="00C67A8B" w:rsidRPr="001231A4" w:rsidTr="00C67A8B">
        <w:tc>
          <w:tcPr>
            <w:tcW w:w="9855" w:type="dxa"/>
          </w:tcPr>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4866EE">
            <w:pPr>
              <w:numPr>
                <w:ilvl w:val="0"/>
                <w:numId w:val="45"/>
              </w:numPr>
              <w:spacing w:after="0"/>
              <w:rPr>
                <w:sz w:val="16"/>
                <w:szCs w:val="16"/>
                <w:lang w:eastAsia="x-none"/>
              </w:rPr>
            </w:pPr>
            <w:r w:rsidRPr="001231A4">
              <w:rPr>
                <w:sz w:val="16"/>
                <w:szCs w:val="16"/>
                <w:lang w:eastAsia="x-none"/>
              </w:rPr>
              <w:t xml:space="preserve">RSTD is defined as the time difference with respect to the received DL </w:t>
            </w:r>
            <w:proofErr w:type="spellStart"/>
            <w:r w:rsidRPr="001231A4">
              <w:rPr>
                <w:sz w:val="16"/>
                <w:szCs w:val="16"/>
                <w:lang w:eastAsia="x-none"/>
              </w:rPr>
              <w:t>subframe</w:t>
            </w:r>
            <w:proofErr w:type="spellEnd"/>
            <w:r w:rsidRPr="001231A4">
              <w:rPr>
                <w:sz w:val="16"/>
                <w:szCs w:val="16"/>
                <w:lang w:eastAsia="x-none"/>
              </w:rPr>
              <w:t xml:space="preserve"> timings associated with the different TRPs (Option 1 from agreement made in RAN1#97)</w:t>
            </w:r>
          </w:p>
          <w:p w:rsidR="00C67A8B" w:rsidRPr="001231A4" w:rsidRDefault="00C67A8B" w:rsidP="004866EE">
            <w:pPr>
              <w:numPr>
                <w:ilvl w:val="0"/>
                <w:numId w:val="44"/>
              </w:numPr>
              <w:spacing w:after="0"/>
              <w:rPr>
                <w:sz w:val="16"/>
                <w:szCs w:val="16"/>
                <w:lang w:eastAsia="x-none"/>
              </w:rPr>
            </w:pPr>
            <w:r w:rsidRPr="001231A4">
              <w:rPr>
                <w:sz w:val="16"/>
                <w:szCs w:val="16"/>
                <w:lang w:eastAsia="x-none"/>
              </w:rPr>
              <w:t xml:space="preserve">Multiple DL PRS resources can be used to determine the received DL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TRP. </w:t>
            </w:r>
          </w:p>
          <w:p w:rsidR="00C67A8B" w:rsidRPr="001231A4" w:rsidRDefault="00C67A8B" w:rsidP="004866EE">
            <w:pPr>
              <w:numPr>
                <w:ilvl w:val="0"/>
                <w:numId w:val="44"/>
              </w:numPr>
              <w:spacing w:after="0"/>
              <w:rPr>
                <w:sz w:val="16"/>
                <w:szCs w:val="16"/>
                <w:lang w:eastAsia="x-none"/>
              </w:rPr>
            </w:pPr>
            <w:r w:rsidRPr="001231A4">
              <w:rPr>
                <w:sz w:val="16"/>
                <w:szCs w:val="16"/>
                <w:lang w:eastAsia="x-none"/>
              </w:rPr>
              <w:t>At least the PRS resource ID(s) or PRS resource set ID(s) used for determining the timing of each TRP in RSTD measurements can be configured for reporting in the measurement report.</w:t>
            </w:r>
          </w:p>
          <w:p w:rsidR="00C67A8B" w:rsidRPr="001231A4" w:rsidRDefault="00C67A8B" w:rsidP="004866EE">
            <w:pPr>
              <w:numPr>
                <w:ilvl w:val="0"/>
                <w:numId w:val="44"/>
              </w:numPr>
              <w:spacing w:after="0"/>
              <w:rPr>
                <w:sz w:val="16"/>
                <w:szCs w:val="16"/>
                <w:lang w:eastAsia="x-none"/>
              </w:rPr>
            </w:pPr>
            <w:r w:rsidRPr="001231A4">
              <w:rPr>
                <w:sz w:val="16"/>
                <w:szCs w:val="16"/>
                <w:lang w:eastAsia="x-none"/>
              </w:rPr>
              <w:t>Note: This does not preclude the use of any additional reference signals that are being discussed further including existing reference signals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u w:val="single"/>
                <w:lang w:eastAsia="x-none"/>
              </w:rPr>
            </w:pPr>
            <w:r w:rsidRPr="001231A4">
              <w:rPr>
                <w:sz w:val="16"/>
                <w:szCs w:val="16"/>
                <w:u w:val="single"/>
                <w:lang w:eastAsia="x-none"/>
              </w:rPr>
              <w:t>Conclusion:</w:t>
            </w:r>
          </w:p>
          <w:p w:rsidR="00C67A8B" w:rsidRPr="001231A4" w:rsidRDefault="00C67A8B" w:rsidP="001231A4">
            <w:pPr>
              <w:spacing w:after="0"/>
              <w:rPr>
                <w:sz w:val="16"/>
                <w:szCs w:val="16"/>
                <w:lang w:eastAsia="x-none"/>
              </w:rPr>
            </w:pPr>
            <w:r w:rsidRPr="001231A4">
              <w:rPr>
                <w:sz w:val="16"/>
                <w:szCs w:val="16"/>
                <w:lang w:eastAsia="x-none"/>
              </w:rPr>
              <w:t>How to determine the RSTD measurement and UE Rx-</w:t>
            </w:r>
            <w:proofErr w:type="spellStart"/>
            <w:r w:rsidRPr="001231A4">
              <w:rPr>
                <w:sz w:val="16"/>
                <w:szCs w:val="16"/>
                <w:lang w:eastAsia="x-none"/>
              </w:rPr>
              <w:t>Tx</w:t>
            </w:r>
            <w:proofErr w:type="spellEnd"/>
            <w:r w:rsidRPr="001231A4">
              <w:rPr>
                <w:sz w:val="16"/>
                <w:szCs w:val="16"/>
                <w:lang w:eastAsia="x-none"/>
              </w:rPr>
              <w:t xml:space="preserve"> time difference measurements that are reported when receiver diversity is used by the UE </w:t>
            </w:r>
            <w:proofErr w:type="gramStart"/>
            <w:r w:rsidRPr="001231A4">
              <w:rPr>
                <w:sz w:val="16"/>
                <w:szCs w:val="16"/>
                <w:lang w:eastAsia="x-none"/>
              </w:rPr>
              <w:t>is</w:t>
            </w:r>
            <w:proofErr w:type="gramEnd"/>
            <w:r w:rsidRPr="001231A4">
              <w:rPr>
                <w:sz w:val="16"/>
                <w:szCs w:val="16"/>
                <w:lang w:eastAsia="x-none"/>
              </w:rPr>
              <w:t xml:space="preserve"> up to UE implementation and is not specified by measurement definition.</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4866EE">
            <w:pPr>
              <w:numPr>
                <w:ilvl w:val="0"/>
                <w:numId w:val="46"/>
              </w:numPr>
              <w:spacing w:after="0"/>
              <w:rPr>
                <w:sz w:val="16"/>
                <w:szCs w:val="16"/>
                <w:lang w:eastAsia="x-none"/>
              </w:rPr>
            </w:pPr>
            <w:r w:rsidRPr="001231A4">
              <w:rPr>
                <w:sz w:val="16"/>
                <w:szCs w:val="16"/>
              </w:rPr>
              <w:t>UE Rx-</w:t>
            </w:r>
            <w:proofErr w:type="spellStart"/>
            <w:r w:rsidRPr="001231A4">
              <w:rPr>
                <w:sz w:val="16"/>
                <w:szCs w:val="16"/>
              </w:rPr>
              <w:t>Tx</w:t>
            </w:r>
            <w:proofErr w:type="spellEnd"/>
            <w:r w:rsidRPr="001231A4">
              <w:rPr>
                <w:sz w:val="16"/>
                <w:szCs w:val="16"/>
              </w:rPr>
              <w:t xml:space="preserve"> time difference is defined with respect to the Rx and </w:t>
            </w:r>
            <w:proofErr w:type="spellStart"/>
            <w:r w:rsidRPr="001231A4">
              <w:rPr>
                <w:sz w:val="16"/>
                <w:szCs w:val="16"/>
              </w:rPr>
              <w:t>Tx</w:t>
            </w:r>
            <w:proofErr w:type="spellEnd"/>
            <w:r w:rsidRPr="001231A4">
              <w:rPr>
                <w:sz w:val="16"/>
                <w:szCs w:val="16"/>
              </w:rPr>
              <w:t xml:space="preserve"> </w:t>
            </w:r>
            <w:proofErr w:type="spellStart"/>
            <w:r w:rsidRPr="001231A4">
              <w:rPr>
                <w:sz w:val="16"/>
                <w:szCs w:val="16"/>
              </w:rPr>
              <w:t>subframe</w:t>
            </w:r>
            <w:proofErr w:type="spellEnd"/>
            <w:r w:rsidRPr="001231A4">
              <w:rPr>
                <w:sz w:val="16"/>
                <w:szCs w:val="16"/>
              </w:rPr>
              <w:t xml:space="preserve"> timing associated with the TRP</w:t>
            </w:r>
          </w:p>
          <w:p w:rsidR="00C67A8B" w:rsidRPr="001231A4" w:rsidRDefault="00C67A8B" w:rsidP="004866EE">
            <w:pPr>
              <w:numPr>
                <w:ilvl w:val="0"/>
                <w:numId w:val="46"/>
              </w:numPr>
              <w:spacing w:after="0"/>
              <w:rPr>
                <w:sz w:val="16"/>
                <w:szCs w:val="16"/>
                <w:lang w:eastAsia="x-none"/>
              </w:rPr>
            </w:pPr>
            <w:r w:rsidRPr="001231A4">
              <w:rPr>
                <w:sz w:val="16"/>
                <w:szCs w:val="16"/>
                <w:lang w:eastAsia="x-none"/>
              </w:rPr>
              <w:t xml:space="preserve">Multiple DL PRS resources can be used to determine the received DL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TRP. </w:t>
            </w:r>
          </w:p>
          <w:p w:rsidR="00C67A8B" w:rsidRPr="001231A4" w:rsidRDefault="00C67A8B" w:rsidP="004866EE">
            <w:pPr>
              <w:numPr>
                <w:ilvl w:val="0"/>
                <w:numId w:val="46"/>
              </w:numPr>
              <w:spacing w:after="0"/>
              <w:rPr>
                <w:sz w:val="16"/>
                <w:szCs w:val="16"/>
                <w:lang w:eastAsia="x-none"/>
              </w:rPr>
            </w:pPr>
            <w:r w:rsidRPr="001231A4">
              <w:rPr>
                <w:sz w:val="16"/>
                <w:szCs w:val="16"/>
                <w:lang w:eastAsia="x-none"/>
              </w:rPr>
              <w:t>At least the PRS resource ID(s) or PRS resource set ID(s) used for determining the timing of each TRP in the UE Rx-</w:t>
            </w:r>
            <w:proofErr w:type="spellStart"/>
            <w:r w:rsidRPr="001231A4">
              <w:rPr>
                <w:sz w:val="16"/>
                <w:szCs w:val="16"/>
                <w:lang w:eastAsia="x-none"/>
              </w:rPr>
              <w:t>Tx</w:t>
            </w:r>
            <w:proofErr w:type="spellEnd"/>
            <w:r w:rsidRPr="001231A4">
              <w:rPr>
                <w:sz w:val="16"/>
                <w:szCs w:val="16"/>
                <w:lang w:eastAsia="x-none"/>
              </w:rPr>
              <w:t xml:space="preserve"> time difference measurements can be configured for reporting in the measurement report.</w:t>
            </w:r>
          </w:p>
          <w:p w:rsidR="00C67A8B" w:rsidRPr="001231A4" w:rsidRDefault="00C67A8B" w:rsidP="004866EE">
            <w:pPr>
              <w:numPr>
                <w:ilvl w:val="0"/>
                <w:numId w:val="46"/>
              </w:numPr>
              <w:spacing w:after="0"/>
              <w:rPr>
                <w:sz w:val="16"/>
                <w:szCs w:val="16"/>
                <w:lang w:eastAsia="x-none"/>
              </w:rPr>
            </w:pPr>
            <w:r w:rsidRPr="001231A4">
              <w:rPr>
                <w:sz w:val="16"/>
                <w:szCs w:val="16"/>
                <w:lang w:eastAsia="x-none"/>
              </w:rPr>
              <w:t>Note: This does not preclude the use of any additional reference signals that are being discussed further including existing reference signals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1231A4">
            <w:pPr>
              <w:spacing w:after="0"/>
              <w:rPr>
                <w:sz w:val="16"/>
                <w:szCs w:val="16"/>
                <w:lang w:eastAsia="x-none"/>
              </w:rPr>
            </w:pPr>
            <w:r w:rsidRPr="001231A4">
              <w:rPr>
                <w:sz w:val="16"/>
                <w:szCs w:val="16"/>
                <w:lang w:eastAsia="x-none"/>
              </w:rPr>
              <w:t xml:space="preserve">For FR1, </w:t>
            </w:r>
          </w:p>
          <w:p w:rsidR="00C67A8B" w:rsidRPr="001231A4" w:rsidRDefault="00C67A8B" w:rsidP="004866EE">
            <w:pPr>
              <w:numPr>
                <w:ilvl w:val="0"/>
                <w:numId w:val="47"/>
              </w:numPr>
              <w:spacing w:after="0"/>
              <w:rPr>
                <w:sz w:val="16"/>
                <w:szCs w:val="16"/>
                <w:lang w:eastAsia="x-none"/>
              </w:rPr>
            </w:pPr>
            <w:r w:rsidRPr="001231A4">
              <w:rPr>
                <w:sz w:val="16"/>
                <w:szCs w:val="16"/>
                <w:lang w:eastAsia="x-none"/>
              </w:rPr>
              <w:t>The reference point for Rx time in the definition of the UE Rx-</w:t>
            </w:r>
            <w:proofErr w:type="spellStart"/>
            <w:r w:rsidRPr="001231A4">
              <w:rPr>
                <w:sz w:val="16"/>
                <w:szCs w:val="16"/>
                <w:lang w:eastAsia="x-none"/>
              </w:rPr>
              <w:t>Tx</w:t>
            </w:r>
            <w:proofErr w:type="spellEnd"/>
            <w:r w:rsidRPr="001231A4">
              <w:rPr>
                <w:sz w:val="16"/>
                <w:szCs w:val="16"/>
                <w:lang w:eastAsia="x-none"/>
              </w:rPr>
              <w:t xml:space="preserve"> time difference is the Rx antenna connector of the UE. </w:t>
            </w:r>
          </w:p>
          <w:p w:rsidR="00C67A8B" w:rsidRPr="001231A4" w:rsidRDefault="00C67A8B" w:rsidP="004866EE">
            <w:pPr>
              <w:numPr>
                <w:ilvl w:val="0"/>
                <w:numId w:val="47"/>
              </w:numPr>
              <w:spacing w:after="0"/>
              <w:rPr>
                <w:sz w:val="16"/>
                <w:szCs w:val="16"/>
                <w:lang w:eastAsia="x-none"/>
              </w:rPr>
            </w:pPr>
            <w:r w:rsidRPr="001231A4">
              <w:rPr>
                <w:sz w:val="16"/>
                <w:szCs w:val="16"/>
                <w:lang w:eastAsia="x-none"/>
              </w:rPr>
              <w:t xml:space="preserve">The reference point for </w:t>
            </w:r>
            <w:proofErr w:type="spellStart"/>
            <w:r w:rsidRPr="001231A4">
              <w:rPr>
                <w:sz w:val="16"/>
                <w:szCs w:val="16"/>
                <w:lang w:eastAsia="x-none"/>
              </w:rPr>
              <w:t>Tx</w:t>
            </w:r>
            <w:proofErr w:type="spellEnd"/>
            <w:r w:rsidRPr="001231A4">
              <w:rPr>
                <w:sz w:val="16"/>
                <w:szCs w:val="16"/>
                <w:lang w:eastAsia="x-none"/>
              </w:rPr>
              <w:t xml:space="preserve"> time in the definition of the UE Rx-</w:t>
            </w:r>
            <w:proofErr w:type="spellStart"/>
            <w:r w:rsidRPr="001231A4">
              <w:rPr>
                <w:sz w:val="16"/>
                <w:szCs w:val="16"/>
                <w:lang w:eastAsia="x-none"/>
              </w:rPr>
              <w:t>Tx</w:t>
            </w:r>
            <w:proofErr w:type="spellEnd"/>
            <w:r w:rsidRPr="001231A4">
              <w:rPr>
                <w:sz w:val="16"/>
                <w:szCs w:val="16"/>
                <w:lang w:eastAsia="x-none"/>
              </w:rPr>
              <w:t xml:space="preserve"> time difference is the </w:t>
            </w:r>
            <w:proofErr w:type="spellStart"/>
            <w:r w:rsidRPr="001231A4">
              <w:rPr>
                <w:sz w:val="16"/>
                <w:szCs w:val="16"/>
                <w:lang w:eastAsia="x-none"/>
              </w:rPr>
              <w:t>Tx</w:t>
            </w:r>
            <w:proofErr w:type="spellEnd"/>
            <w:r w:rsidRPr="001231A4">
              <w:rPr>
                <w:sz w:val="16"/>
                <w:szCs w:val="16"/>
                <w:lang w:eastAsia="x-none"/>
              </w:rPr>
              <w:t xml:space="preserve"> antenna connector of the UE</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4866EE">
            <w:pPr>
              <w:numPr>
                <w:ilvl w:val="0"/>
                <w:numId w:val="48"/>
              </w:numPr>
              <w:spacing w:after="0"/>
              <w:rPr>
                <w:sz w:val="16"/>
                <w:szCs w:val="16"/>
                <w:lang w:eastAsia="x-none"/>
              </w:rPr>
            </w:pPr>
            <w:r w:rsidRPr="001231A4">
              <w:rPr>
                <w:sz w:val="16"/>
                <w:szCs w:val="16"/>
                <w:lang w:eastAsia="x-none"/>
              </w:rPr>
              <w:t xml:space="preserve">UL RTOA is defined with the respect to the </w:t>
            </w:r>
            <w:proofErr w:type="spellStart"/>
            <w:r w:rsidRPr="001231A4">
              <w:rPr>
                <w:sz w:val="16"/>
                <w:szCs w:val="16"/>
                <w:lang w:eastAsia="x-none"/>
              </w:rPr>
              <w:t>subframe</w:t>
            </w:r>
            <w:proofErr w:type="spellEnd"/>
            <w:r w:rsidRPr="001231A4">
              <w:rPr>
                <w:sz w:val="16"/>
                <w:szCs w:val="16"/>
                <w:lang w:eastAsia="x-none"/>
              </w:rPr>
              <w:t xml:space="preserve"> timing associated with the UE</w:t>
            </w:r>
          </w:p>
          <w:p w:rsidR="00C67A8B" w:rsidRPr="001231A4" w:rsidRDefault="00C67A8B" w:rsidP="004866EE">
            <w:pPr>
              <w:numPr>
                <w:ilvl w:val="0"/>
                <w:numId w:val="48"/>
              </w:numPr>
              <w:spacing w:after="0"/>
              <w:rPr>
                <w:sz w:val="16"/>
                <w:szCs w:val="16"/>
                <w:lang w:eastAsia="x-none"/>
              </w:rPr>
            </w:pPr>
            <w:r w:rsidRPr="001231A4">
              <w:rPr>
                <w:sz w:val="16"/>
                <w:szCs w:val="16"/>
                <w:lang w:eastAsia="x-none"/>
              </w:rPr>
              <w:t xml:space="preserve">Multiple SRS resources for positioning purposes can be used to determine the received UL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UE. </w:t>
            </w:r>
          </w:p>
          <w:p w:rsidR="00C67A8B" w:rsidRPr="001231A4" w:rsidRDefault="00C67A8B" w:rsidP="004866EE">
            <w:pPr>
              <w:numPr>
                <w:ilvl w:val="0"/>
                <w:numId w:val="48"/>
              </w:numPr>
              <w:spacing w:after="0"/>
              <w:rPr>
                <w:sz w:val="16"/>
                <w:szCs w:val="16"/>
                <w:lang w:eastAsia="x-none"/>
              </w:rPr>
            </w:pPr>
            <w:r w:rsidRPr="00C44C3D">
              <w:rPr>
                <w:sz w:val="16"/>
                <w:szCs w:val="16"/>
                <w:lang w:eastAsia="x-none"/>
              </w:rPr>
              <w:t>FFS: The</w:t>
            </w:r>
            <w:r w:rsidRPr="001231A4">
              <w:rPr>
                <w:sz w:val="16"/>
                <w:szCs w:val="16"/>
                <w:lang w:eastAsia="x-none"/>
              </w:rPr>
              <w:t xml:space="preserve"> resource ID(s) or resource set ID(s) used for determining the timing of the UE and possibly the Rx beam used at the gNB in the UL RTOA measurements can be requested for reporting in the measurement report.</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Default="00C67A8B" w:rsidP="001231A4">
            <w:pPr>
              <w:spacing w:after="0"/>
              <w:rPr>
                <w:sz w:val="16"/>
                <w:szCs w:val="16"/>
              </w:rPr>
            </w:pPr>
            <w:r w:rsidRPr="001231A4">
              <w:rPr>
                <w:sz w:val="16"/>
                <w:szCs w:val="16"/>
              </w:rPr>
              <w:t>For FR1, the reference point for UL RTOA is the Rx antenna connector of gNB</w:t>
            </w:r>
          </w:p>
          <w:p w:rsidR="001231A4" w:rsidRPr="001231A4" w:rsidRDefault="001231A4" w:rsidP="001231A4">
            <w:pPr>
              <w:spacing w:after="0"/>
              <w:rPr>
                <w:sz w:val="16"/>
                <w:szCs w:val="16"/>
              </w:rPr>
            </w:pPr>
          </w:p>
          <w:p w:rsidR="00C67A8B" w:rsidRPr="001231A4" w:rsidRDefault="00C67A8B" w:rsidP="001231A4">
            <w:pPr>
              <w:spacing w:after="0"/>
              <w:rPr>
                <w:sz w:val="16"/>
                <w:szCs w:val="16"/>
                <w:u w:val="single"/>
                <w:lang w:eastAsia="x-none"/>
              </w:rPr>
            </w:pPr>
            <w:r w:rsidRPr="001231A4">
              <w:rPr>
                <w:sz w:val="16"/>
                <w:szCs w:val="16"/>
                <w:u w:val="single"/>
                <w:lang w:eastAsia="x-none"/>
              </w:rPr>
              <w:t>Conclusion:</w:t>
            </w:r>
          </w:p>
          <w:p w:rsidR="00C67A8B" w:rsidRPr="001231A4" w:rsidRDefault="00C67A8B" w:rsidP="001231A4">
            <w:pPr>
              <w:spacing w:after="0"/>
              <w:rPr>
                <w:sz w:val="16"/>
                <w:szCs w:val="16"/>
                <w:lang w:eastAsia="x-none"/>
              </w:rPr>
            </w:pPr>
            <w:r w:rsidRPr="001231A4">
              <w:rPr>
                <w:sz w:val="16"/>
                <w:szCs w:val="16"/>
                <w:lang w:eastAsia="x-none"/>
              </w:rPr>
              <w:t xml:space="preserve">How to determine the UL RTOA measurement and </w:t>
            </w:r>
            <w:proofErr w:type="spellStart"/>
            <w:r w:rsidRPr="001231A4">
              <w:rPr>
                <w:sz w:val="16"/>
                <w:szCs w:val="16"/>
                <w:lang w:eastAsia="x-none"/>
              </w:rPr>
              <w:t>gNB</w:t>
            </w:r>
            <w:proofErr w:type="spellEnd"/>
            <w:r w:rsidRPr="001231A4">
              <w:rPr>
                <w:sz w:val="16"/>
                <w:szCs w:val="16"/>
                <w:lang w:eastAsia="x-none"/>
              </w:rPr>
              <w:t xml:space="preserve"> Rx-</w:t>
            </w:r>
            <w:proofErr w:type="spellStart"/>
            <w:r w:rsidRPr="001231A4">
              <w:rPr>
                <w:sz w:val="16"/>
                <w:szCs w:val="16"/>
                <w:lang w:eastAsia="x-none"/>
              </w:rPr>
              <w:t>Tx</w:t>
            </w:r>
            <w:proofErr w:type="spellEnd"/>
            <w:r w:rsidRPr="001231A4">
              <w:rPr>
                <w:sz w:val="16"/>
                <w:szCs w:val="16"/>
                <w:lang w:eastAsia="x-none"/>
              </w:rPr>
              <w:t xml:space="preserve"> time difference measurements that are reported when receiver diversity is used by the gNB is up to gNB implementation and is not specified by measurement definition.</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4866EE">
            <w:pPr>
              <w:numPr>
                <w:ilvl w:val="0"/>
                <w:numId w:val="48"/>
              </w:numPr>
              <w:spacing w:after="0"/>
              <w:rPr>
                <w:sz w:val="16"/>
                <w:szCs w:val="16"/>
                <w:lang w:eastAsia="x-none"/>
              </w:rPr>
            </w:pPr>
            <w:proofErr w:type="spellStart"/>
            <w:r w:rsidRPr="001231A4">
              <w:rPr>
                <w:sz w:val="16"/>
                <w:szCs w:val="16"/>
              </w:rPr>
              <w:t>gNB</w:t>
            </w:r>
            <w:proofErr w:type="spellEnd"/>
            <w:r w:rsidRPr="001231A4">
              <w:rPr>
                <w:sz w:val="16"/>
                <w:szCs w:val="16"/>
              </w:rPr>
              <w:t xml:space="preserve"> Rx-</w:t>
            </w:r>
            <w:proofErr w:type="spellStart"/>
            <w:r w:rsidRPr="001231A4">
              <w:rPr>
                <w:sz w:val="16"/>
                <w:szCs w:val="16"/>
              </w:rPr>
              <w:t>Tx</w:t>
            </w:r>
            <w:proofErr w:type="spellEnd"/>
            <w:r w:rsidRPr="001231A4">
              <w:rPr>
                <w:sz w:val="16"/>
                <w:szCs w:val="16"/>
              </w:rPr>
              <w:t xml:space="preserve"> time difference is defined with respect to the </w:t>
            </w:r>
            <w:proofErr w:type="spellStart"/>
            <w:r w:rsidRPr="001231A4">
              <w:rPr>
                <w:sz w:val="16"/>
                <w:szCs w:val="16"/>
              </w:rPr>
              <w:t>subframe</w:t>
            </w:r>
            <w:proofErr w:type="spellEnd"/>
            <w:r w:rsidRPr="001231A4">
              <w:rPr>
                <w:sz w:val="16"/>
                <w:szCs w:val="16"/>
              </w:rPr>
              <w:t xml:space="preserve"> timing associated with the UE</w:t>
            </w:r>
          </w:p>
          <w:p w:rsidR="00C67A8B" w:rsidRPr="001231A4" w:rsidRDefault="00C67A8B" w:rsidP="004866EE">
            <w:pPr>
              <w:numPr>
                <w:ilvl w:val="0"/>
                <w:numId w:val="48"/>
              </w:numPr>
              <w:spacing w:after="0"/>
              <w:rPr>
                <w:sz w:val="16"/>
                <w:szCs w:val="16"/>
                <w:lang w:eastAsia="x-none"/>
              </w:rPr>
            </w:pPr>
            <w:r w:rsidRPr="001231A4">
              <w:rPr>
                <w:sz w:val="16"/>
                <w:szCs w:val="16"/>
                <w:lang w:eastAsia="x-none"/>
              </w:rPr>
              <w:t xml:space="preserve">Multiple SRS resources for positioning purposes can be used to determine the received UL </w:t>
            </w:r>
            <w:proofErr w:type="spellStart"/>
            <w:r w:rsidRPr="001231A4">
              <w:rPr>
                <w:sz w:val="16"/>
                <w:szCs w:val="16"/>
                <w:lang w:eastAsia="x-none"/>
              </w:rPr>
              <w:t>subframe</w:t>
            </w:r>
            <w:proofErr w:type="spellEnd"/>
            <w:r w:rsidRPr="001231A4">
              <w:rPr>
                <w:sz w:val="16"/>
                <w:szCs w:val="16"/>
                <w:lang w:eastAsia="x-none"/>
              </w:rPr>
              <w:t xml:space="preserve"> timing of the first arrival path of the UE. </w:t>
            </w:r>
          </w:p>
          <w:p w:rsidR="00C67A8B" w:rsidRPr="001231A4" w:rsidRDefault="00C67A8B" w:rsidP="004866EE">
            <w:pPr>
              <w:numPr>
                <w:ilvl w:val="0"/>
                <w:numId w:val="48"/>
              </w:numPr>
              <w:spacing w:after="0"/>
              <w:rPr>
                <w:sz w:val="16"/>
                <w:szCs w:val="16"/>
                <w:lang w:eastAsia="x-none"/>
              </w:rPr>
            </w:pPr>
            <w:r w:rsidRPr="00C44C3D">
              <w:rPr>
                <w:sz w:val="16"/>
                <w:szCs w:val="16"/>
                <w:lang w:eastAsia="x-none"/>
              </w:rPr>
              <w:t>FFS: The</w:t>
            </w:r>
            <w:r w:rsidRPr="001231A4">
              <w:rPr>
                <w:sz w:val="16"/>
                <w:szCs w:val="16"/>
                <w:lang w:eastAsia="x-none"/>
              </w:rPr>
              <w:t xml:space="preserve"> resource ID(s) or resource set ID(s) used for determining the timing of the UE and possibly the Rx beam used at the </w:t>
            </w:r>
            <w:proofErr w:type="spellStart"/>
            <w:r w:rsidRPr="001231A4">
              <w:rPr>
                <w:sz w:val="16"/>
                <w:szCs w:val="16"/>
                <w:lang w:eastAsia="x-none"/>
              </w:rPr>
              <w:t>gNB</w:t>
            </w:r>
            <w:proofErr w:type="spellEnd"/>
            <w:r w:rsidRPr="001231A4">
              <w:rPr>
                <w:sz w:val="16"/>
                <w:szCs w:val="16"/>
                <w:lang w:eastAsia="x-none"/>
              </w:rPr>
              <w:t xml:space="preserve"> in the </w:t>
            </w:r>
            <w:proofErr w:type="spellStart"/>
            <w:r w:rsidRPr="001231A4">
              <w:rPr>
                <w:sz w:val="16"/>
                <w:szCs w:val="16"/>
                <w:lang w:eastAsia="x-none"/>
              </w:rPr>
              <w:t>gNB</w:t>
            </w:r>
            <w:proofErr w:type="spellEnd"/>
            <w:r w:rsidRPr="001231A4">
              <w:rPr>
                <w:sz w:val="16"/>
                <w:szCs w:val="16"/>
                <w:lang w:eastAsia="x-none"/>
              </w:rPr>
              <w:t xml:space="preserve"> Rx-</w:t>
            </w:r>
            <w:proofErr w:type="spellStart"/>
            <w:r w:rsidRPr="001231A4">
              <w:rPr>
                <w:sz w:val="16"/>
                <w:szCs w:val="16"/>
                <w:lang w:eastAsia="x-none"/>
              </w:rPr>
              <w:t>Tx</w:t>
            </w:r>
            <w:proofErr w:type="spellEnd"/>
            <w:r w:rsidRPr="001231A4">
              <w:rPr>
                <w:sz w:val="16"/>
                <w:szCs w:val="16"/>
                <w:lang w:eastAsia="x-none"/>
              </w:rPr>
              <w:t xml:space="preserve"> time difference measurements can be requested for reporting in the measurement report.</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1231A4">
            <w:pPr>
              <w:spacing w:after="0"/>
              <w:rPr>
                <w:sz w:val="16"/>
                <w:szCs w:val="16"/>
              </w:rPr>
            </w:pPr>
            <w:r w:rsidRPr="001231A4">
              <w:rPr>
                <w:sz w:val="16"/>
                <w:szCs w:val="16"/>
              </w:rPr>
              <w:t xml:space="preserve">For FR1, </w:t>
            </w:r>
          </w:p>
          <w:p w:rsidR="00C67A8B" w:rsidRPr="001231A4" w:rsidRDefault="00C67A8B" w:rsidP="004866EE">
            <w:pPr>
              <w:numPr>
                <w:ilvl w:val="0"/>
                <w:numId w:val="49"/>
              </w:numPr>
              <w:spacing w:after="0"/>
              <w:rPr>
                <w:sz w:val="16"/>
                <w:szCs w:val="16"/>
                <w:lang w:eastAsia="x-none"/>
              </w:rPr>
            </w:pPr>
            <w:r w:rsidRPr="001231A4">
              <w:rPr>
                <w:sz w:val="16"/>
                <w:szCs w:val="16"/>
              </w:rPr>
              <w:t xml:space="preserve">The reference point for the Rx time of the </w:t>
            </w:r>
            <w:proofErr w:type="spellStart"/>
            <w:r w:rsidRPr="001231A4">
              <w:rPr>
                <w:sz w:val="16"/>
                <w:szCs w:val="16"/>
              </w:rPr>
              <w:t>gNB</w:t>
            </w:r>
            <w:proofErr w:type="spellEnd"/>
            <w:r w:rsidRPr="001231A4">
              <w:rPr>
                <w:sz w:val="16"/>
                <w:szCs w:val="16"/>
              </w:rPr>
              <w:t xml:space="preserve"> Rx-</w:t>
            </w:r>
            <w:proofErr w:type="spellStart"/>
            <w:r w:rsidRPr="001231A4">
              <w:rPr>
                <w:sz w:val="16"/>
                <w:szCs w:val="16"/>
              </w:rPr>
              <w:t>Tx</w:t>
            </w:r>
            <w:proofErr w:type="spellEnd"/>
            <w:r w:rsidRPr="001231A4">
              <w:rPr>
                <w:sz w:val="16"/>
                <w:szCs w:val="16"/>
              </w:rPr>
              <w:t xml:space="preserve"> time difference is the Rx antenna connector of the gNB</w:t>
            </w:r>
          </w:p>
          <w:p w:rsidR="00C67A8B" w:rsidRPr="001231A4" w:rsidRDefault="00C67A8B" w:rsidP="004866EE">
            <w:pPr>
              <w:numPr>
                <w:ilvl w:val="0"/>
                <w:numId w:val="49"/>
              </w:numPr>
              <w:spacing w:after="0"/>
              <w:rPr>
                <w:sz w:val="16"/>
                <w:szCs w:val="16"/>
                <w:lang w:eastAsia="x-none"/>
              </w:rPr>
            </w:pPr>
            <w:r w:rsidRPr="001231A4">
              <w:rPr>
                <w:sz w:val="16"/>
                <w:szCs w:val="16"/>
              </w:rPr>
              <w:t xml:space="preserve">The reference point for the </w:t>
            </w:r>
            <w:proofErr w:type="spellStart"/>
            <w:r w:rsidRPr="001231A4">
              <w:rPr>
                <w:sz w:val="16"/>
                <w:szCs w:val="16"/>
              </w:rPr>
              <w:t>Tx</w:t>
            </w:r>
            <w:proofErr w:type="spellEnd"/>
            <w:r w:rsidRPr="001231A4">
              <w:rPr>
                <w:sz w:val="16"/>
                <w:szCs w:val="16"/>
              </w:rPr>
              <w:t xml:space="preserve"> time of the </w:t>
            </w:r>
            <w:proofErr w:type="spellStart"/>
            <w:r w:rsidRPr="001231A4">
              <w:rPr>
                <w:sz w:val="16"/>
                <w:szCs w:val="16"/>
              </w:rPr>
              <w:t>gNB</w:t>
            </w:r>
            <w:proofErr w:type="spellEnd"/>
            <w:r w:rsidRPr="001231A4">
              <w:rPr>
                <w:sz w:val="16"/>
                <w:szCs w:val="16"/>
              </w:rPr>
              <w:t xml:space="preserve"> Rx-</w:t>
            </w:r>
            <w:proofErr w:type="spellStart"/>
            <w:r w:rsidRPr="001231A4">
              <w:rPr>
                <w:sz w:val="16"/>
                <w:szCs w:val="16"/>
              </w:rPr>
              <w:t>Tx</w:t>
            </w:r>
            <w:proofErr w:type="spellEnd"/>
            <w:r w:rsidRPr="001231A4">
              <w:rPr>
                <w:sz w:val="16"/>
                <w:szCs w:val="16"/>
              </w:rPr>
              <w:t xml:space="preserve"> time difference is the </w:t>
            </w:r>
            <w:proofErr w:type="spellStart"/>
            <w:r w:rsidRPr="001231A4">
              <w:rPr>
                <w:sz w:val="16"/>
                <w:szCs w:val="16"/>
              </w:rPr>
              <w:t>Tx</w:t>
            </w:r>
            <w:proofErr w:type="spellEnd"/>
            <w:r w:rsidRPr="001231A4">
              <w:rPr>
                <w:sz w:val="16"/>
                <w:szCs w:val="16"/>
              </w:rPr>
              <w:t xml:space="preserve"> antenna connector of the gNB</w:t>
            </w:r>
          </w:p>
          <w:p w:rsidR="00C67A8B" w:rsidRPr="001231A4" w:rsidRDefault="00C67A8B" w:rsidP="001231A4">
            <w:pPr>
              <w:spacing w:after="0"/>
              <w:rPr>
                <w:sz w:val="16"/>
                <w:szCs w:val="16"/>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1231A4">
            <w:pPr>
              <w:spacing w:after="0"/>
              <w:rPr>
                <w:sz w:val="16"/>
                <w:szCs w:val="16"/>
                <w:lang w:eastAsia="x-none"/>
              </w:rPr>
            </w:pPr>
            <w:r w:rsidRPr="001231A4">
              <w:rPr>
                <w:sz w:val="16"/>
                <w:szCs w:val="16"/>
                <w:lang w:eastAsia="x-none"/>
              </w:rPr>
              <w:t>UL SRS-RSRP for NR positioning is defined as the linear average over the power contributions (in [W]) of the resource elements of the antenna port that carry the UL SRS resource configured for RSRP measurements within the considered measurement frequency bandwidth in the configured measurement occasions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4866EE">
            <w:pPr>
              <w:numPr>
                <w:ilvl w:val="0"/>
                <w:numId w:val="50"/>
              </w:numPr>
              <w:spacing w:after="0"/>
              <w:rPr>
                <w:sz w:val="16"/>
                <w:szCs w:val="16"/>
                <w:lang w:eastAsia="x-none"/>
              </w:rPr>
            </w:pPr>
            <w:r w:rsidRPr="001231A4">
              <w:rPr>
                <w:sz w:val="16"/>
                <w:szCs w:val="16"/>
                <w:lang w:eastAsia="x-none"/>
              </w:rPr>
              <w:lastRenderedPageBreak/>
              <w:t xml:space="preserve">For FR1, the reference point for the UL SRS-RSRP is the Rx antenna connector of the gNB. </w:t>
            </w:r>
          </w:p>
          <w:p w:rsidR="00C67A8B" w:rsidRPr="001231A4" w:rsidRDefault="00C67A8B" w:rsidP="004866EE">
            <w:pPr>
              <w:numPr>
                <w:ilvl w:val="0"/>
                <w:numId w:val="50"/>
              </w:numPr>
              <w:spacing w:after="0"/>
              <w:rPr>
                <w:sz w:val="16"/>
                <w:szCs w:val="16"/>
                <w:lang w:eastAsia="x-none"/>
              </w:rPr>
            </w:pPr>
            <w:r w:rsidRPr="001231A4">
              <w:rPr>
                <w:sz w:val="16"/>
                <w:szCs w:val="16"/>
                <w:lang w:eastAsia="x-none"/>
              </w:rPr>
              <w:t>For FR2, UL SRS-RSRP shall be measured based on the combined signal from antenna elements corresponding to a given receiver branch.</w:t>
            </w:r>
          </w:p>
          <w:p w:rsidR="00C67A8B" w:rsidRPr="001231A4" w:rsidRDefault="00C67A8B" w:rsidP="004866EE">
            <w:pPr>
              <w:numPr>
                <w:ilvl w:val="0"/>
                <w:numId w:val="50"/>
              </w:numPr>
              <w:spacing w:after="0"/>
              <w:rPr>
                <w:sz w:val="16"/>
                <w:szCs w:val="16"/>
                <w:lang w:eastAsia="x-none"/>
              </w:rPr>
            </w:pPr>
            <w:r w:rsidRPr="001231A4">
              <w:rPr>
                <w:sz w:val="16"/>
                <w:szCs w:val="16"/>
                <w:lang w:eastAsia="x-none"/>
              </w:rPr>
              <w:t>When receiver diversity is in use by the gNB to obtain the UL SRS-RSRP measurement, the reported UL SRS-RSRP value shall not be lower than the corresponding UL SRS -RSRP of any of the individual receiver branches</w:t>
            </w:r>
          </w:p>
          <w:p w:rsidR="00C67A8B" w:rsidRPr="001231A4" w:rsidRDefault="00C67A8B" w:rsidP="001231A4">
            <w:pPr>
              <w:spacing w:after="0"/>
              <w:rPr>
                <w:sz w:val="16"/>
                <w:szCs w:val="16"/>
                <w:lang w:eastAsia="x-none"/>
              </w:rPr>
            </w:pPr>
          </w:p>
          <w:p w:rsidR="00C67A8B" w:rsidRPr="001231A4" w:rsidRDefault="00C67A8B" w:rsidP="001231A4">
            <w:pPr>
              <w:spacing w:after="0"/>
              <w:rPr>
                <w:sz w:val="16"/>
                <w:szCs w:val="16"/>
                <w:lang w:eastAsia="x-none"/>
              </w:rPr>
            </w:pPr>
            <w:r w:rsidRPr="001231A4">
              <w:rPr>
                <w:sz w:val="16"/>
                <w:szCs w:val="16"/>
                <w:highlight w:val="green"/>
                <w:lang w:eastAsia="x-none"/>
              </w:rPr>
              <w:t>Agreement:</w:t>
            </w:r>
          </w:p>
          <w:p w:rsidR="00C67A8B" w:rsidRPr="001231A4" w:rsidRDefault="00C67A8B" w:rsidP="004866EE">
            <w:pPr>
              <w:numPr>
                <w:ilvl w:val="0"/>
                <w:numId w:val="50"/>
              </w:numPr>
              <w:spacing w:after="0"/>
              <w:rPr>
                <w:sz w:val="16"/>
                <w:szCs w:val="16"/>
                <w:lang w:eastAsia="x-none"/>
              </w:rPr>
            </w:pPr>
            <w:proofErr w:type="spellStart"/>
            <w:r w:rsidRPr="001231A4">
              <w:rPr>
                <w:sz w:val="16"/>
                <w:szCs w:val="16"/>
                <w:lang w:eastAsia="x-none"/>
              </w:rPr>
              <w:t>AoA</w:t>
            </w:r>
            <w:proofErr w:type="spellEnd"/>
            <w:r w:rsidRPr="001231A4">
              <w:rPr>
                <w:sz w:val="16"/>
                <w:szCs w:val="16"/>
                <w:lang w:eastAsia="x-none"/>
              </w:rPr>
              <w:t xml:space="preserve"> (</w:t>
            </w:r>
            <m:oMath>
              <m:r>
                <m:rPr>
                  <m:sty m:val="p"/>
                </m:rPr>
                <w:rPr>
                  <w:rFonts w:ascii="Cambria Math" w:hAnsi="Cambria Math"/>
                  <w:sz w:val="16"/>
                  <w:szCs w:val="16"/>
                </w:rPr>
                <m:t>ϕ</m:t>
              </m:r>
            </m:oMath>
            <w:r w:rsidRPr="001231A4">
              <w:rPr>
                <w:sz w:val="16"/>
                <w:szCs w:val="16"/>
                <w:lang w:eastAsia="x-none"/>
              </w:rPr>
              <w:t>) and ZoA (</w:t>
            </w:r>
            <m:oMath>
              <m:r>
                <m:rPr>
                  <m:sty m:val="p"/>
                </m:rPr>
                <w:rPr>
                  <w:rFonts w:ascii="Cambria Math" w:hAnsi="Cambria Math"/>
                  <w:sz w:val="16"/>
                  <w:szCs w:val="16"/>
                </w:rPr>
                <m:t>θ</m:t>
              </m:r>
            </m:oMath>
            <w:r w:rsidRPr="001231A4">
              <w:rPr>
                <w:sz w:val="16"/>
                <w:szCs w:val="16"/>
                <w:lang w:eastAsia="x-none"/>
              </w:rPr>
              <w:t>) define the estimated angles of a user with respect to a reference direction which are determined at the TRP antenna for an UL channel corresponding to this UE.</w:t>
            </w:r>
          </w:p>
          <w:p w:rsidR="00C67A8B" w:rsidRPr="001231A4" w:rsidRDefault="00C67A8B" w:rsidP="001231A4">
            <w:pPr>
              <w:spacing w:after="0"/>
              <w:rPr>
                <w:sz w:val="16"/>
                <w:szCs w:val="16"/>
              </w:rPr>
            </w:pPr>
          </w:p>
          <w:p w:rsidR="00C67A8B" w:rsidRPr="001231A4" w:rsidRDefault="00C67A8B" w:rsidP="004866EE">
            <w:pPr>
              <w:numPr>
                <w:ilvl w:val="0"/>
                <w:numId w:val="50"/>
              </w:numPr>
              <w:spacing w:after="0"/>
              <w:rPr>
                <w:sz w:val="16"/>
                <w:szCs w:val="16"/>
                <w:lang w:eastAsia="x-none"/>
              </w:rPr>
            </w:pPr>
            <w:r w:rsidRPr="001231A4">
              <w:rPr>
                <w:sz w:val="16"/>
                <w:szCs w:val="16"/>
                <w:lang w:eastAsia="x-none"/>
              </w:rPr>
              <w:t xml:space="preserve">The reference directions can be defined according to either one of the following options (both options are supported in specifications) </w:t>
            </w:r>
          </w:p>
          <w:p w:rsidR="00C67A8B" w:rsidRPr="001231A4" w:rsidRDefault="00C67A8B" w:rsidP="001231A4">
            <w:pPr>
              <w:pStyle w:val="afb"/>
              <w:ind w:left="800"/>
              <w:rPr>
                <w:sz w:val="16"/>
                <w:szCs w:val="16"/>
              </w:rPr>
            </w:pPr>
          </w:p>
          <w:p w:rsidR="00C67A8B" w:rsidRPr="001231A4" w:rsidRDefault="00C67A8B" w:rsidP="004866EE">
            <w:pPr>
              <w:numPr>
                <w:ilvl w:val="1"/>
                <w:numId w:val="50"/>
              </w:numPr>
              <w:spacing w:after="0"/>
              <w:rPr>
                <w:sz w:val="16"/>
                <w:szCs w:val="16"/>
                <w:lang w:eastAsia="x-none"/>
              </w:rPr>
            </w:pPr>
            <w:r w:rsidRPr="001231A4">
              <w:rPr>
                <w:sz w:val="16"/>
                <w:szCs w:val="16"/>
                <w:lang w:eastAsia="x-none"/>
              </w:rPr>
              <w:t>Option 1:</w:t>
            </w:r>
          </w:p>
          <w:p w:rsidR="00C67A8B" w:rsidRPr="001231A4" w:rsidRDefault="00C67A8B" w:rsidP="001231A4">
            <w:pPr>
              <w:pStyle w:val="afb"/>
              <w:ind w:left="800"/>
              <w:rPr>
                <w:sz w:val="16"/>
                <w:szCs w:val="16"/>
              </w:rPr>
            </w:pPr>
          </w:p>
          <w:p w:rsidR="00C67A8B" w:rsidRPr="001231A4" w:rsidRDefault="00C67A8B" w:rsidP="004866EE">
            <w:pPr>
              <w:numPr>
                <w:ilvl w:val="2"/>
                <w:numId w:val="50"/>
              </w:numPr>
              <w:spacing w:after="0"/>
              <w:rPr>
                <w:sz w:val="16"/>
                <w:szCs w:val="16"/>
                <w:lang w:eastAsia="x-none"/>
              </w:rPr>
            </w:pPr>
            <w:r w:rsidRPr="001231A4">
              <w:rPr>
                <w:sz w:val="16"/>
                <w:szCs w:val="16"/>
              </w:rPr>
              <w:t xml:space="preserve">For </w:t>
            </w:r>
            <w:proofErr w:type="spellStart"/>
            <w:r w:rsidRPr="001231A4">
              <w:rPr>
                <w:sz w:val="16"/>
                <w:szCs w:val="16"/>
              </w:rPr>
              <w:t>AoA</w:t>
            </w:r>
            <w:proofErr w:type="spellEnd"/>
            <w:r w:rsidRPr="001231A4">
              <w:rPr>
                <w:sz w:val="16"/>
                <w:szCs w:val="16"/>
              </w:rPr>
              <w:t xml:space="preserve">, the geographical </w:t>
            </w:r>
            <w:proofErr w:type="gramStart"/>
            <w:r w:rsidRPr="001231A4">
              <w:rPr>
                <w:sz w:val="16"/>
                <w:szCs w:val="16"/>
              </w:rPr>
              <w:t>North</w:t>
            </w:r>
            <w:proofErr w:type="gramEnd"/>
            <w:r w:rsidRPr="001231A4">
              <w:rPr>
                <w:sz w:val="16"/>
                <w:szCs w:val="16"/>
              </w:rPr>
              <w:t>, positive in a counter-clockwise direction.</w:t>
            </w:r>
          </w:p>
          <w:p w:rsidR="00C67A8B" w:rsidRPr="001231A4" w:rsidRDefault="00C67A8B" w:rsidP="004866EE">
            <w:pPr>
              <w:numPr>
                <w:ilvl w:val="2"/>
                <w:numId w:val="50"/>
              </w:numPr>
              <w:spacing w:after="0"/>
              <w:rPr>
                <w:sz w:val="16"/>
                <w:szCs w:val="16"/>
                <w:lang w:eastAsia="x-none"/>
              </w:rPr>
            </w:pPr>
            <w:r w:rsidRPr="001231A4">
              <w:rPr>
                <w:sz w:val="16"/>
                <w:szCs w:val="16"/>
              </w:rPr>
              <w:t xml:space="preserve">For </w:t>
            </w:r>
            <w:proofErr w:type="spellStart"/>
            <w:r w:rsidRPr="001231A4">
              <w:rPr>
                <w:sz w:val="16"/>
                <w:szCs w:val="16"/>
              </w:rPr>
              <w:t>ZoA</w:t>
            </w:r>
            <w:proofErr w:type="spellEnd"/>
            <w:r w:rsidRPr="001231A4">
              <w:rPr>
                <w:sz w:val="16"/>
                <w:szCs w:val="16"/>
              </w:rPr>
              <w:t>, the zenith/vertical</w:t>
            </w:r>
          </w:p>
          <w:p w:rsidR="00C67A8B" w:rsidRPr="001231A4" w:rsidRDefault="00C67A8B" w:rsidP="004866EE">
            <w:pPr>
              <w:numPr>
                <w:ilvl w:val="3"/>
                <w:numId w:val="50"/>
              </w:numPr>
              <w:spacing w:after="0"/>
              <w:rPr>
                <w:sz w:val="16"/>
                <w:szCs w:val="16"/>
                <w:lang w:eastAsia="x-none"/>
              </w:rPr>
            </w:pPr>
            <w:r w:rsidRPr="001231A4">
              <w:rPr>
                <w:sz w:val="16"/>
                <w:szCs w:val="16"/>
              </w:rPr>
              <w:t xml:space="preserve">Note:  </w:t>
            </w:r>
            <m:oMath>
              <m:r>
                <m:rPr>
                  <m:sty m:val="p"/>
                </m:rPr>
                <w:rPr>
                  <w:rFonts w:ascii="Cambria Math" w:hAnsi="Cambria Math"/>
                  <w:sz w:val="16"/>
                  <w:szCs w:val="16"/>
                </w:rPr>
                <m:t>θ=0</m:t>
              </m:r>
            </m:oMath>
            <w:r w:rsidRPr="001231A4">
              <w:rPr>
                <w:sz w:val="16"/>
                <w:szCs w:val="16"/>
              </w:rPr>
              <w:t xml:space="preserve"> pointing to the zenith and </w:t>
            </w:r>
            <m:oMath>
              <m:r>
                <m:rPr>
                  <m:sty m:val="p"/>
                </m:rPr>
                <w:rPr>
                  <w:rFonts w:ascii="Cambria Math" w:hAnsi="Cambria Math"/>
                  <w:sz w:val="16"/>
                  <w:szCs w:val="16"/>
                </w:rPr>
                <m:t>θ=</m:t>
              </m:r>
              <m:sSup>
                <m:sSupPr>
                  <m:ctrlPr>
                    <w:rPr>
                      <w:rFonts w:ascii="Cambria Math" w:hAnsi="Cambria Math"/>
                      <w:sz w:val="16"/>
                      <w:szCs w:val="16"/>
                    </w:rPr>
                  </m:ctrlPr>
                </m:sSupPr>
                <m:e>
                  <m:r>
                    <m:rPr>
                      <m:sty m:val="p"/>
                    </m:rPr>
                    <w:rPr>
                      <w:rFonts w:ascii="Cambria Math" w:hAnsi="Cambria Math"/>
                      <w:sz w:val="16"/>
                      <w:szCs w:val="16"/>
                    </w:rPr>
                    <m:t>90</m:t>
                  </m:r>
                </m:e>
                <m:sup>
                  <m:r>
                    <m:rPr>
                      <m:sty m:val="p"/>
                    </m:rPr>
                    <w:rPr>
                      <w:rFonts w:ascii="Cambria Math" w:hAnsi="Cambria Math"/>
                      <w:sz w:val="16"/>
                      <w:szCs w:val="16"/>
                    </w:rPr>
                    <m:t>0</m:t>
                  </m:r>
                </m:sup>
              </m:sSup>
            </m:oMath>
            <w:r w:rsidRPr="001231A4">
              <w:rPr>
                <w:sz w:val="16"/>
                <w:szCs w:val="16"/>
              </w:rPr>
              <w:t xml:space="preserve"> pointing to the horizon.</w:t>
            </w:r>
          </w:p>
          <w:p w:rsidR="00C67A8B" w:rsidRPr="001231A4" w:rsidRDefault="00C67A8B" w:rsidP="001231A4">
            <w:pPr>
              <w:pStyle w:val="afb"/>
              <w:ind w:left="800"/>
              <w:jc w:val="both"/>
              <w:rPr>
                <w:sz w:val="16"/>
                <w:szCs w:val="16"/>
              </w:rPr>
            </w:pPr>
          </w:p>
          <w:p w:rsidR="00C67A8B" w:rsidRPr="001231A4" w:rsidRDefault="00C67A8B" w:rsidP="004866EE">
            <w:pPr>
              <w:numPr>
                <w:ilvl w:val="1"/>
                <w:numId w:val="50"/>
              </w:numPr>
              <w:spacing w:after="0"/>
              <w:rPr>
                <w:sz w:val="16"/>
                <w:szCs w:val="16"/>
              </w:rPr>
            </w:pPr>
            <w:r w:rsidRPr="001231A4">
              <w:rPr>
                <w:sz w:val="16"/>
                <w:szCs w:val="16"/>
                <w:lang w:eastAsia="x-none"/>
              </w:rPr>
              <w:t>Option 2:</w:t>
            </w:r>
          </w:p>
          <w:p w:rsidR="00C67A8B" w:rsidRPr="001231A4" w:rsidRDefault="00C67A8B" w:rsidP="004866EE">
            <w:pPr>
              <w:numPr>
                <w:ilvl w:val="2"/>
                <w:numId w:val="50"/>
              </w:numPr>
              <w:spacing w:after="0"/>
              <w:rPr>
                <w:sz w:val="16"/>
                <w:szCs w:val="16"/>
              </w:rPr>
            </w:pPr>
            <w:r w:rsidRPr="001231A4">
              <w:rPr>
                <w:sz w:val="16"/>
                <w:szCs w:val="16"/>
              </w:rPr>
              <w:t xml:space="preserve">For </w:t>
            </w:r>
            <w:proofErr w:type="spellStart"/>
            <w:r w:rsidRPr="001231A4">
              <w:rPr>
                <w:sz w:val="16"/>
                <w:szCs w:val="16"/>
              </w:rPr>
              <w:t>AoA</w:t>
            </w:r>
            <w:proofErr w:type="spellEnd"/>
            <w:r w:rsidRPr="001231A4">
              <w:rPr>
                <w:sz w:val="16"/>
                <w:szCs w:val="16"/>
              </w:rPr>
              <w:t xml:space="preserve"> and </w:t>
            </w:r>
            <w:proofErr w:type="spellStart"/>
            <w:r w:rsidRPr="001231A4">
              <w:rPr>
                <w:sz w:val="16"/>
                <w:szCs w:val="16"/>
              </w:rPr>
              <w:t>ZoA</w:t>
            </w:r>
            <w:proofErr w:type="spellEnd"/>
            <w:r w:rsidRPr="001231A4">
              <w:rPr>
                <w:sz w:val="16"/>
                <w:szCs w:val="16"/>
              </w:rPr>
              <w:t xml:space="preserve">, the reference direction is with respect to the Local Coordinate System (LCS) defined in TR 38.901. The translation of the GCS to LCS uses the set of angles </w:t>
            </w:r>
            <w:r w:rsidRPr="001231A4">
              <w:rPr>
                <w:sz w:val="16"/>
                <w:szCs w:val="16"/>
              </w:rPr>
              <w:sym w:font="Symbol" w:char="F061"/>
            </w:r>
            <w:r w:rsidRPr="001231A4">
              <w:rPr>
                <w:sz w:val="16"/>
                <w:szCs w:val="16"/>
              </w:rPr>
              <w:t xml:space="preserve"> (bearing angle), </w:t>
            </w:r>
            <w:r w:rsidRPr="001231A4">
              <w:rPr>
                <w:sz w:val="16"/>
                <w:szCs w:val="16"/>
              </w:rPr>
              <w:sym w:font="Symbol" w:char="F062"/>
            </w:r>
            <w:r w:rsidRPr="001231A4">
              <w:rPr>
                <w:sz w:val="16"/>
                <w:szCs w:val="16"/>
              </w:rPr>
              <w:t xml:space="preserve"> (</w:t>
            </w:r>
            <w:proofErr w:type="spellStart"/>
            <w:r w:rsidRPr="001231A4">
              <w:rPr>
                <w:sz w:val="16"/>
                <w:szCs w:val="16"/>
              </w:rPr>
              <w:t>downtilt</w:t>
            </w:r>
            <w:proofErr w:type="spellEnd"/>
            <w:r w:rsidRPr="001231A4">
              <w:rPr>
                <w:sz w:val="16"/>
                <w:szCs w:val="16"/>
              </w:rPr>
              <w:t xml:space="preserve"> angle),  </w:t>
            </w:r>
            <w:r w:rsidRPr="001231A4">
              <w:rPr>
                <w:sz w:val="16"/>
                <w:szCs w:val="16"/>
              </w:rPr>
              <w:sym w:font="Symbol" w:char="F067"/>
            </w:r>
            <w:r w:rsidRPr="001231A4">
              <w:rPr>
                <w:sz w:val="16"/>
                <w:szCs w:val="16"/>
              </w:rPr>
              <w:t xml:space="preserve"> (slant angle) which are reported</w:t>
            </w:r>
          </w:p>
          <w:p w:rsidR="00542E3D" w:rsidRPr="00542E3D" w:rsidRDefault="00542E3D" w:rsidP="000C78FF">
            <w:pPr>
              <w:rPr>
                <w:rFonts w:eastAsiaTheme="minorEastAsia"/>
                <w:sz w:val="16"/>
                <w:szCs w:val="16"/>
                <w:lang w:eastAsia="zh-CN"/>
              </w:rPr>
            </w:pPr>
          </w:p>
        </w:tc>
      </w:tr>
    </w:tbl>
    <w:p w:rsidR="00C67A8B" w:rsidRDefault="00C67A8B" w:rsidP="00C5268E">
      <w:pPr>
        <w:rPr>
          <w:rFonts w:eastAsiaTheme="minorEastAsia"/>
          <w:lang w:eastAsia="zh-CN"/>
        </w:rPr>
      </w:pPr>
    </w:p>
    <w:p w:rsidR="00542E3D" w:rsidRDefault="00542E3D" w:rsidP="00542E3D">
      <w:pPr>
        <w:rPr>
          <w:rFonts w:eastAsiaTheme="minorEastAsia"/>
          <w:lang w:eastAsia="zh-CN"/>
        </w:rPr>
      </w:pPr>
      <w:r>
        <w:rPr>
          <w:rFonts w:eastAsiaTheme="minorEastAsia"/>
          <w:lang w:eastAsia="zh-CN"/>
        </w:rPr>
        <w:t>T</w:t>
      </w:r>
      <w:r w:rsidRPr="001B5327">
        <w:rPr>
          <w:rFonts w:eastAsiaTheme="minorEastAsia"/>
          <w:lang w:eastAsia="zh-CN"/>
        </w:rPr>
        <w:t xml:space="preserve">he </w:t>
      </w:r>
      <w:r w:rsidRPr="001B5327">
        <w:rPr>
          <w:lang w:eastAsia="zh-CN"/>
        </w:rPr>
        <w:t xml:space="preserve">following agreements </w:t>
      </w:r>
      <w:r>
        <w:rPr>
          <w:rFonts w:eastAsiaTheme="minorEastAsia"/>
          <w:lang w:eastAsia="zh-CN"/>
        </w:rPr>
        <w:t xml:space="preserve">were made on the </w:t>
      </w:r>
      <w:r>
        <w:t xml:space="preserve">UE and </w:t>
      </w:r>
      <w:r w:rsidRPr="006B2146">
        <w:t>gNB measurements</w:t>
      </w:r>
      <w:r>
        <w:t xml:space="preserve"> </w:t>
      </w:r>
      <w:r>
        <w:rPr>
          <w:rFonts w:eastAsiaTheme="minorEastAsia"/>
          <w:lang w:eastAsia="zh-CN"/>
        </w:rPr>
        <w:t>for N</w:t>
      </w:r>
      <w:r w:rsidRPr="008C3404">
        <w:rPr>
          <w:rFonts w:eastAsia="宋体"/>
          <w:noProof/>
          <w:lang w:eastAsia="zh-CN"/>
        </w:rPr>
        <w:t xml:space="preserve">R positioning </w:t>
      </w:r>
      <w:r>
        <w:rPr>
          <w:rFonts w:eastAsiaTheme="minorEastAsia"/>
          <w:lang w:eastAsia="zh-CN"/>
        </w:rPr>
        <w:t>in RAN</w:t>
      </w:r>
      <w:r>
        <w:rPr>
          <w:rFonts w:eastAsiaTheme="minorEastAsia" w:hint="eastAsia"/>
          <w:lang w:eastAsia="zh-CN"/>
        </w:rPr>
        <w:t>1</w:t>
      </w:r>
      <w:r>
        <w:rPr>
          <w:rFonts w:eastAsiaTheme="minorEastAsia"/>
          <w:lang w:eastAsia="zh-CN"/>
        </w:rPr>
        <w:t>#</w:t>
      </w:r>
      <w:r>
        <w:rPr>
          <w:rFonts w:eastAsiaTheme="minorEastAsia" w:hint="eastAsia"/>
          <w:lang w:eastAsia="zh-CN"/>
        </w:rPr>
        <w:t>9</w:t>
      </w:r>
      <w:r>
        <w:rPr>
          <w:rFonts w:eastAsiaTheme="minorEastAsia"/>
          <w:lang w:eastAsia="zh-CN"/>
        </w:rPr>
        <w:t>8 [1]:</w:t>
      </w:r>
    </w:p>
    <w:tbl>
      <w:tblPr>
        <w:tblStyle w:val="af4"/>
        <w:tblW w:w="0" w:type="auto"/>
        <w:tblLook w:val="04A0" w:firstRow="1" w:lastRow="0" w:firstColumn="1" w:lastColumn="0" w:noHBand="0" w:noVBand="1"/>
      </w:tblPr>
      <w:tblGrid>
        <w:gridCol w:w="9855"/>
      </w:tblGrid>
      <w:tr w:rsidR="00EA7B3D" w:rsidRPr="00FE11D4" w:rsidTr="00EA7B3D">
        <w:tc>
          <w:tcPr>
            <w:tcW w:w="9855" w:type="dxa"/>
          </w:tcPr>
          <w:p w:rsidR="00A86B25" w:rsidRPr="00FE11D4" w:rsidRDefault="00A86B25" w:rsidP="00A86B25">
            <w:pPr>
              <w:rPr>
                <w:sz w:val="16"/>
                <w:szCs w:val="16"/>
              </w:rPr>
            </w:pPr>
            <w:r w:rsidRPr="00FE11D4">
              <w:rPr>
                <w:sz w:val="16"/>
                <w:szCs w:val="16"/>
                <w:highlight w:val="green"/>
              </w:rPr>
              <w:t>Agreement:</w:t>
            </w:r>
          </w:p>
          <w:p w:rsidR="00A86B25" w:rsidRPr="00FE11D4" w:rsidRDefault="00A86B25" w:rsidP="004866EE">
            <w:pPr>
              <w:numPr>
                <w:ilvl w:val="0"/>
                <w:numId w:val="38"/>
              </w:numPr>
              <w:spacing w:after="0"/>
              <w:rPr>
                <w:sz w:val="16"/>
                <w:szCs w:val="16"/>
              </w:rPr>
            </w:pPr>
            <w:r w:rsidRPr="00FE11D4">
              <w:rPr>
                <w:sz w:val="16"/>
                <w:szCs w:val="16"/>
              </w:rPr>
              <w:t>For FR1, the reference point of the RSTD measurement is the Rx antenna connector of the UE</w:t>
            </w:r>
          </w:p>
          <w:p w:rsidR="00A86B25" w:rsidRPr="00FE11D4" w:rsidRDefault="00A86B25" w:rsidP="004866EE">
            <w:pPr>
              <w:numPr>
                <w:ilvl w:val="0"/>
                <w:numId w:val="38"/>
              </w:numPr>
              <w:spacing w:after="0"/>
              <w:rPr>
                <w:sz w:val="16"/>
                <w:szCs w:val="16"/>
              </w:rPr>
            </w:pPr>
            <w:r w:rsidRPr="00FE11D4">
              <w:rPr>
                <w:sz w:val="16"/>
                <w:szCs w:val="16"/>
              </w:rPr>
              <w:t xml:space="preserve">For FR2, RAN1 has considered the following options as the reference point of the RSTD measurement. The final decision is up to RAN4 on how to define the reference point of the RSTD measurement. </w:t>
            </w:r>
          </w:p>
          <w:p w:rsidR="00A86B25" w:rsidRPr="00FE11D4" w:rsidRDefault="00A86B25" w:rsidP="004866EE">
            <w:pPr>
              <w:numPr>
                <w:ilvl w:val="1"/>
                <w:numId w:val="38"/>
              </w:numPr>
              <w:spacing w:after="0"/>
              <w:rPr>
                <w:sz w:val="16"/>
                <w:szCs w:val="16"/>
              </w:rPr>
            </w:pPr>
            <w:r w:rsidRPr="00FE11D4">
              <w:rPr>
                <w:sz w:val="16"/>
                <w:szCs w:val="16"/>
              </w:rPr>
              <w:t>Option 1: the combined signal from antenna elements corresponding to a given receiver</w:t>
            </w:r>
          </w:p>
          <w:p w:rsidR="00A86B25" w:rsidRPr="00FE11D4" w:rsidRDefault="00A86B25" w:rsidP="004866EE">
            <w:pPr>
              <w:numPr>
                <w:ilvl w:val="1"/>
                <w:numId w:val="38"/>
              </w:numPr>
              <w:spacing w:after="0"/>
              <w:rPr>
                <w:sz w:val="16"/>
                <w:szCs w:val="16"/>
              </w:rPr>
            </w:pPr>
            <w:r w:rsidRPr="00FE11D4">
              <w:rPr>
                <w:sz w:val="16"/>
                <w:szCs w:val="16"/>
              </w:rPr>
              <w:t>Option 2: the Rx antenna of the UE</w:t>
            </w:r>
          </w:p>
          <w:p w:rsidR="00A86B25" w:rsidRPr="00FE11D4" w:rsidRDefault="00A86B25" w:rsidP="00A86B25">
            <w:pPr>
              <w:rPr>
                <w:sz w:val="16"/>
                <w:szCs w:val="16"/>
              </w:rPr>
            </w:pPr>
          </w:p>
          <w:p w:rsidR="00A86B25" w:rsidRPr="00FE11D4" w:rsidRDefault="00A86B25" w:rsidP="00A86B25">
            <w:pPr>
              <w:rPr>
                <w:sz w:val="16"/>
                <w:szCs w:val="16"/>
              </w:rPr>
            </w:pPr>
            <w:r w:rsidRPr="00FE11D4">
              <w:rPr>
                <w:sz w:val="16"/>
                <w:szCs w:val="16"/>
                <w:highlight w:val="green"/>
              </w:rPr>
              <w:t>Agreement:</w:t>
            </w:r>
          </w:p>
          <w:p w:rsidR="00A86B25" w:rsidRPr="00FE11D4" w:rsidRDefault="00A86B25" w:rsidP="00A86B25">
            <w:pPr>
              <w:rPr>
                <w:sz w:val="16"/>
                <w:szCs w:val="16"/>
              </w:rPr>
            </w:pPr>
            <w:r w:rsidRPr="00FE11D4">
              <w:rPr>
                <w:sz w:val="16"/>
                <w:szCs w:val="16"/>
              </w:rPr>
              <w:t>DL PRS-RSRP is defined as the linear average over the power contributions (in [W]) of the resource elements of the antenna port that carry a DL PRS resource configured for RSRP measurements within the considered measurement frequency bandwidth</w:t>
            </w:r>
          </w:p>
          <w:p w:rsidR="00A86B25" w:rsidRPr="00FE11D4" w:rsidRDefault="00A86B25" w:rsidP="004866EE">
            <w:pPr>
              <w:numPr>
                <w:ilvl w:val="0"/>
                <w:numId w:val="41"/>
              </w:numPr>
              <w:spacing w:after="0"/>
              <w:rPr>
                <w:sz w:val="16"/>
                <w:szCs w:val="16"/>
              </w:rPr>
            </w:pPr>
            <w:r w:rsidRPr="00FE11D4">
              <w:rPr>
                <w:sz w:val="16"/>
                <w:szCs w:val="16"/>
              </w:rPr>
              <w:t>FFS: DL PRS-RSRP for 2 ports, if 2 port transmission of a DL PRS is agreed.</w:t>
            </w:r>
          </w:p>
          <w:p w:rsidR="00A86B25" w:rsidRPr="00FE11D4" w:rsidRDefault="00A86B25" w:rsidP="00A86B25">
            <w:pPr>
              <w:rPr>
                <w:sz w:val="16"/>
                <w:szCs w:val="16"/>
              </w:rPr>
            </w:pPr>
          </w:p>
          <w:p w:rsidR="00A86B25" w:rsidRPr="00FE11D4" w:rsidRDefault="00A86B25" w:rsidP="00A86B25">
            <w:pPr>
              <w:rPr>
                <w:sz w:val="16"/>
                <w:szCs w:val="16"/>
              </w:rPr>
            </w:pPr>
            <w:r w:rsidRPr="00FE11D4">
              <w:rPr>
                <w:sz w:val="16"/>
                <w:szCs w:val="16"/>
                <w:highlight w:val="green"/>
              </w:rPr>
              <w:t>Agreement:</w:t>
            </w:r>
          </w:p>
          <w:p w:rsidR="00A86B25" w:rsidRPr="00FE11D4" w:rsidRDefault="00A86B25" w:rsidP="004866EE">
            <w:pPr>
              <w:pStyle w:val="afb"/>
              <w:numPr>
                <w:ilvl w:val="0"/>
                <w:numId w:val="42"/>
              </w:numPr>
              <w:spacing w:after="200" w:line="276" w:lineRule="auto"/>
              <w:rPr>
                <w:rFonts w:eastAsia="MS Mincho"/>
                <w:sz w:val="16"/>
                <w:szCs w:val="16"/>
              </w:rPr>
            </w:pPr>
            <w:r w:rsidRPr="00FE11D4">
              <w:rPr>
                <w:sz w:val="16"/>
                <w:szCs w:val="16"/>
              </w:rPr>
              <w:t>For FR1, the reference point for the DL PRS-RSRP is the Rx antenna connector of the UE;</w:t>
            </w:r>
          </w:p>
          <w:p w:rsidR="00A86B25" w:rsidRPr="00FE11D4" w:rsidRDefault="00A86B25" w:rsidP="004866EE">
            <w:pPr>
              <w:pStyle w:val="afb"/>
              <w:numPr>
                <w:ilvl w:val="0"/>
                <w:numId w:val="42"/>
              </w:numPr>
              <w:spacing w:after="200" w:line="276" w:lineRule="auto"/>
              <w:rPr>
                <w:sz w:val="16"/>
                <w:szCs w:val="16"/>
              </w:rPr>
            </w:pPr>
            <w:r w:rsidRPr="00FE11D4">
              <w:rPr>
                <w:sz w:val="16"/>
                <w:szCs w:val="16"/>
              </w:rPr>
              <w:t>For FR2, DL PRS-RSRP shall be measured based on the combined signal from antenna elements corresponding to a given receiver branch</w:t>
            </w:r>
          </w:p>
          <w:p w:rsidR="00A86B25" w:rsidRPr="00FE11D4" w:rsidRDefault="00A86B25" w:rsidP="00A86B25">
            <w:pPr>
              <w:rPr>
                <w:sz w:val="16"/>
                <w:szCs w:val="16"/>
              </w:rPr>
            </w:pPr>
            <w:r w:rsidRPr="00FE11D4">
              <w:rPr>
                <w:sz w:val="16"/>
                <w:szCs w:val="16"/>
                <w:highlight w:val="green"/>
              </w:rPr>
              <w:t>Agreement:</w:t>
            </w:r>
          </w:p>
          <w:p w:rsidR="00A86B25" w:rsidRPr="00FE11D4" w:rsidRDefault="00A86B25" w:rsidP="00A86B25">
            <w:pPr>
              <w:rPr>
                <w:sz w:val="16"/>
                <w:szCs w:val="16"/>
              </w:rPr>
            </w:pPr>
            <w:r w:rsidRPr="00FE11D4">
              <w:rPr>
                <w:sz w:val="16"/>
                <w:szCs w:val="16"/>
              </w:rPr>
              <w:t>When receiver diversity is in use by the UE to obtain the DL PRS-RSRP measurement, the reported DL PRS-RSRP value shall not be lower than the corresponding DL PRS-RSRP of any of the individual receiver branches</w:t>
            </w:r>
          </w:p>
          <w:p w:rsidR="00A86B25" w:rsidRPr="00FE11D4" w:rsidRDefault="00A86B25" w:rsidP="00A86B25">
            <w:pPr>
              <w:rPr>
                <w:sz w:val="16"/>
                <w:szCs w:val="16"/>
              </w:rPr>
            </w:pPr>
            <w:r w:rsidRPr="00FE11D4">
              <w:rPr>
                <w:sz w:val="16"/>
                <w:szCs w:val="16"/>
                <w:highlight w:val="green"/>
              </w:rPr>
              <w:t>Agreement:</w:t>
            </w:r>
          </w:p>
          <w:p w:rsidR="00A86B25" w:rsidRPr="00FE11D4" w:rsidRDefault="00A86B25" w:rsidP="00A86B25">
            <w:pPr>
              <w:rPr>
                <w:sz w:val="16"/>
                <w:szCs w:val="16"/>
              </w:rPr>
            </w:pPr>
            <w:r w:rsidRPr="00FE11D4">
              <w:rPr>
                <w:sz w:val="16"/>
                <w:szCs w:val="16"/>
              </w:rPr>
              <w:t>Support inter-frequency DL PRS-RSRP measurements for NR positioning in Rel-16 when the UE is in RRC_CONNECTED state.</w:t>
            </w:r>
          </w:p>
          <w:p w:rsidR="00A86B25" w:rsidRPr="00FE11D4" w:rsidRDefault="00A86B25" w:rsidP="00A86B25">
            <w:pPr>
              <w:rPr>
                <w:sz w:val="16"/>
                <w:szCs w:val="16"/>
              </w:rPr>
            </w:pPr>
            <w:r w:rsidRPr="00FE11D4">
              <w:rPr>
                <w:sz w:val="16"/>
                <w:szCs w:val="16"/>
                <w:highlight w:val="green"/>
              </w:rPr>
              <w:t>Agreement:</w:t>
            </w:r>
          </w:p>
          <w:p w:rsidR="00A86B25" w:rsidRPr="00FE11D4" w:rsidRDefault="00A86B25" w:rsidP="00A86B25">
            <w:pPr>
              <w:rPr>
                <w:sz w:val="16"/>
                <w:szCs w:val="16"/>
              </w:rPr>
            </w:pPr>
            <w:r w:rsidRPr="00FE11D4">
              <w:rPr>
                <w:sz w:val="16"/>
                <w:szCs w:val="16"/>
              </w:rPr>
              <w:t xml:space="preserve">UE can be indicated to report the DL PRS Resource ID(s) or the DL PRS Resource set ID(s) associated with the DL PRS Resource ID(s) or the DL PRS Resource set(s), which are used in determining the UE measurements (DL RSTD, UE </w:t>
            </w:r>
            <w:proofErr w:type="spellStart"/>
            <w:r w:rsidRPr="00FE11D4">
              <w:rPr>
                <w:sz w:val="16"/>
                <w:szCs w:val="16"/>
              </w:rPr>
              <w:t>Tx</w:t>
            </w:r>
            <w:proofErr w:type="spellEnd"/>
            <w:r w:rsidRPr="00FE11D4">
              <w:rPr>
                <w:sz w:val="16"/>
                <w:szCs w:val="16"/>
              </w:rPr>
              <w:t>-Rx time difference, DL PRS-RSRP) in UE measurement reporting.</w:t>
            </w:r>
          </w:p>
          <w:p w:rsidR="00A86B25" w:rsidRPr="00FE11D4" w:rsidRDefault="00A86B25" w:rsidP="00A86B25">
            <w:pPr>
              <w:rPr>
                <w:sz w:val="16"/>
                <w:szCs w:val="16"/>
              </w:rPr>
            </w:pPr>
            <w:r w:rsidRPr="00FE11D4">
              <w:rPr>
                <w:sz w:val="16"/>
                <w:szCs w:val="16"/>
                <w:highlight w:val="green"/>
              </w:rPr>
              <w:t>Agreement:</w:t>
            </w:r>
          </w:p>
          <w:p w:rsidR="00A86B25" w:rsidRPr="00FE11D4" w:rsidRDefault="00A86B25" w:rsidP="004866EE">
            <w:pPr>
              <w:numPr>
                <w:ilvl w:val="0"/>
                <w:numId w:val="40"/>
              </w:numPr>
              <w:spacing w:after="0"/>
              <w:rPr>
                <w:sz w:val="16"/>
                <w:szCs w:val="16"/>
              </w:rPr>
            </w:pPr>
            <w:r w:rsidRPr="00FE11D4">
              <w:rPr>
                <w:sz w:val="16"/>
                <w:szCs w:val="16"/>
              </w:rPr>
              <w:t>Support reporting separate metric(s) corresponding to quality of each of the following measurements</w:t>
            </w:r>
          </w:p>
          <w:p w:rsidR="00A86B25" w:rsidRPr="00FE11D4" w:rsidRDefault="00A86B25" w:rsidP="004866EE">
            <w:pPr>
              <w:numPr>
                <w:ilvl w:val="0"/>
                <w:numId w:val="39"/>
              </w:numPr>
              <w:spacing w:after="0"/>
              <w:rPr>
                <w:sz w:val="16"/>
                <w:szCs w:val="16"/>
              </w:rPr>
            </w:pPr>
            <w:r w:rsidRPr="00FE11D4">
              <w:rPr>
                <w:sz w:val="16"/>
                <w:szCs w:val="16"/>
              </w:rPr>
              <w:t>RSTD</w:t>
            </w:r>
          </w:p>
          <w:p w:rsidR="00A86B25" w:rsidRPr="00FE11D4" w:rsidRDefault="00A86B25" w:rsidP="004866EE">
            <w:pPr>
              <w:numPr>
                <w:ilvl w:val="0"/>
                <w:numId w:val="39"/>
              </w:numPr>
              <w:spacing w:after="0"/>
              <w:rPr>
                <w:sz w:val="16"/>
                <w:szCs w:val="16"/>
              </w:rPr>
            </w:pPr>
            <w:r w:rsidRPr="00FE11D4">
              <w:rPr>
                <w:sz w:val="16"/>
                <w:szCs w:val="16"/>
              </w:rPr>
              <w:t>UE Rx-</w:t>
            </w:r>
            <w:proofErr w:type="spellStart"/>
            <w:r w:rsidRPr="00FE11D4">
              <w:rPr>
                <w:sz w:val="16"/>
                <w:szCs w:val="16"/>
              </w:rPr>
              <w:t>Tx</w:t>
            </w:r>
            <w:proofErr w:type="spellEnd"/>
            <w:r w:rsidRPr="00FE11D4">
              <w:rPr>
                <w:sz w:val="16"/>
                <w:szCs w:val="16"/>
              </w:rPr>
              <w:t xml:space="preserve"> time difference</w:t>
            </w:r>
          </w:p>
          <w:p w:rsidR="00A86B25" w:rsidRPr="00FE11D4" w:rsidRDefault="00A86B25" w:rsidP="004866EE">
            <w:pPr>
              <w:numPr>
                <w:ilvl w:val="0"/>
                <w:numId w:val="39"/>
              </w:numPr>
              <w:spacing w:after="0"/>
              <w:rPr>
                <w:sz w:val="16"/>
                <w:szCs w:val="16"/>
              </w:rPr>
            </w:pPr>
            <w:r w:rsidRPr="00FE11D4">
              <w:rPr>
                <w:sz w:val="16"/>
                <w:szCs w:val="16"/>
              </w:rPr>
              <w:t>UL-RTOA</w:t>
            </w:r>
          </w:p>
          <w:p w:rsidR="00A86B25" w:rsidRPr="00FE11D4" w:rsidRDefault="00A86B25" w:rsidP="004866EE">
            <w:pPr>
              <w:numPr>
                <w:ilvl w:val="0"/>
                <w:numId w:val="39"/>
              </w:numPr>
              <w:spacing w:after="0"/>
              <w:rPr>
                <w:sz w:val="16"/>
                <w:szCs w:val="16"/>
              </w:rPr>
            </w:pPr>
            <w:proofErr w:type="spellStart"/>
            <w:r w:rsidRPr="00FE11D4">
              <w:rPr>
                <w:sz w:val="16"/>
                <w:szCs w:val="16"/>
              </w:rPr>
              <w:t>gNB</w:t>
            </w:r>
            <w:proofErr w:type="spellEnd"/>
            <w:r w:rsidRPr="00FE11D4">
              <w:rPr>
                <w:sz w:val="16"/>
                <w:szCs w:val="16"/>
              </w:rPr>
              <w:t xml:space="preserve"> Rx-</w:t>
            </w:r>
            <w:proofErr w:type="spellStart"/>
            <w:r w:rsidRPr="00FE11D4">
              <w:rPr>
                <w:sz w:val="16"/>
                <w:szCs w:val="16"/>
              </w:rPr>
              <w:t>Tx</w:t>
            </w:r>
            <w:proofErr w:type="spellEnd"/>
            <w:r w:rsidRPr="00FE11D4">
              <w:rPr>
                <w:sz w:val="16"/>
                <w:szCs w:val="16"/>
              </w:rPr>
              <w:t xml:space="preserve"> time difference</w:t>
            </w:r>
          </w:p>
          <w:p w:rsidR="00A86B25" w:rsidRPr="00FE11D4" w:rsidRDefault="00A86B25" w:rsidP="004866EE">
            <w:pPr>
              <w:numPr>
                <w:ilvl w:val="0"/>
                <w:numId w:val="39"/>
              </w:numPr>
              <w:spacing w:after="0"/>
              <w:rPr>
                <w:sz w:val="16"/>
                <w:szCs w:val="16"/>
              </w:rPr>
            </w:pPr>
            <w:r w:rsidRPr="00FE11D4">
              <w:rPr>
                <w:sz w:val="16"/>
                <w:szCs w:val="16"/>
              </w:rPr>
              <w:t>UL angle of arrival, including the azimuth of arrival (</w:t>
            </w:r>
            <w:proofErr w:type="spellStart"/>
            <w:r w:rsidRPr="00FE11D4">
              <w:rPr>
                <w:sz w:val="16"/>
                <w:szCs w:val="16"/>
              </w:rPr>
              <w:t>AoA</w:t>
            </w:r>
            <w:proofErr w:type="spellEnd"/>
            <w:r w:rsidRPr="00FE11D4">
              <w:rPr>
                <w:sz w:val="16"/>
                <w:szCs w:val="16"/>
              </w:rPr>
              <w:t>) and the zenith of arrival (</w:t>
            </w:r>
            <w:proofErr w:type="spellStart"/>
            <w:r w:rsidRPr="00FE11D4">
              <w:rPr>
                <w:sz w:val="16"/>
                <w:szCs w:val="16"/>
              </w:rPr>
              <w:t>ZoA</w:t>
            </w:r>
            <w:proofErr w:type="spellEnd"/>
            <w:r w:rsidRPr="00FE11D4">
              <w:rPr>
                <w:sz w:val="16"/>
                <w:szCs w:val="16"/>
              </w:rPr>
              <w:t>)</w:t>
            </w:r>
          </w:p>
          <w:p w:rsidR="00A86B25" w:rsidRPr="00FE11D4" w:rsidRDefault="00A86B25" w:rsidP="004866EE">
            <w:pPr>
              <w:numPr>
                <w:ilvl w:val="0"/>
                <w:numId w:val="40"/>
              </w:numPr>
              <w:spacing w:after="0"/>
              <w:rPr>
                <w:sz w:val="16"/>
                <w:szCs w:val="16"/>
              </w:rPr>
            </w:pPr>
            <w:r w:rsidRPr="00FE11D4">
              <w:rPr>
                <w:sz w:val="16"/>
                <w:szCs w:val="16"/>
              </w:rPr>
              <w:t>FFS: The details of these quality metrics</w:t>
            </w:r>
          </w:p>
          <w:p w:rsidR="00C80E09" w:rsidRPr="00FE11D4" w:rsidRDefault="00C80E09" w:rsidP="001231A4">
            <w:pPr>
              <w:spacing w:after="0"/>
              <w:rPr>
                <w:rFonts w:eastAsiaTheme="minorEastAsia"/>
                <w:sz w:val="16"/>
                <w:szCs w:val="16"/>
                <w:lang w:eastAsia="zh-CN"/>
              </w:rPr>
            </w:pPr>
          </w:p>
        </w:tc>
      </w:tr>
    </w:tbl>
    <w:p w:rsidR="00EA7B3D" w:rsidRDefault="00EA7B3D" w:rsidP="00C5268E">
      <w:pPr>
        <w:rPr>
          <w:rFonts w:eastAsiaTheme="minorEastAsia"/>
          <w:lang w:eastAsia="zh-CN"/>
        </w:rPr>
      </w:pPr>
    </w:p>
    <w:p w:rsidR="00012D10" w:rsidRDefault="00E80B7B" w:rsidP="00660EF8">
      <w:pPr>
        <w:autoSpaceDN w:val="0"/>
        <w:spacing w:before="120" w:after="0" w:line="280" w:lineRule="atLeast"/>
        <w:ind w:left="1"/>
        <w:contextualSpacing/>
        <w:jc w:val="both"/>
        <w:rPr>
          <w:lang w:val="en-US" w:eastAsia="ko-KR"/>
        </w:rPr>
      </w:pPr>
      <w:r>
        <w:lastRenderedPageBreak/>
        <w:t>I</w:t>
      </w:r>
      <w:r>
        <w:rPr>
          <w:rFonts w:eastAsiaTheme="minorEastAsia" w:hint="eastAsia"/>
          <w:lang w:eastAsia="zh-CN"/>
        </w:rPr>
        <w:t xml:space="preserve">n this contribution, </w:t>
      </w:r>
      <w:r>
        <w:rPr>
          <w:rFonts w:eastAsiaTheme="minorEastAsia"/>
          <w:lang w:eastAsia="zh-CN"/>
        </w:rPr>
        <w:t xml:space="preserve">we </w:t>
      </w:r>
      <w:r w:rsidR="000E0BCB">
        <w:rPr>
          <w:rFonts w:eastAsiaTheme="minorEastAsia"/>
          <w:lang w:eastAsia="zh-CN"/>
        </w:rPr>
        <w:t xml:space="preserve">further discuss the </w:t>
      </w:r>
      <w:r w:rsidR="005438D3">
        <w:rPr>
          <w:lang w:val="en-US" w:eastAsia="ko-KR"/>
        </w:rPr>
        <w:t xml:space="preserve">UE and </w:t>
      </w:r>
      <w:r w:rsidR="00BC5898">
        <w:rPr>
          <w:lang w:val="en-US" w:eastAsia="ko-KR"/>
        </w:rPr>
        <w:t xml:space="preserve">gNB measurements for </w:t>
      </w:r>
      <w:r w:rsidR="00563984">
        <w:rPr>
          <w:lang w:val="en-US" w:eastAsia="ko-KR"/>
        </w:rPr>
        <w:t>NR positioning</w:t>
      </w:r>
      <w:r w:rsidR="003D4373">
        <w:rPr>
          <w:lang w:val="en-US" w:eastAsia="ko-KR"/>
        </w:rPr>
        <w:t>.</w:t>
      </w:r>
    </w:p>
    <w:p w:rsidR="00316E0C" w:rsidRDefault="00316E0C" w:rsidP="00660EF8">
      <w:pPr>
        <w:autoSpaceDN w:val="0"/>
        <w:spacing w:before="120" w:after="0" w:line="280" w:lineRule="atLeast"/>
        <w:ind w:left="1"/>
        <w:contextualSpacing/>
        <w:jc w:val="both"/>
        <w:rPr>
          <w:lang w:val="en-US" w:eastAsia="ko-KR"/>
        </w:rPr>
      </w:pPr>
    </w:p>
    <w:p w:rsidR="00092C16" w:rsidRDefault="00F712D5" w:rsidP="00740B54">
      <w:pPr>
        <w:pStyle w:val="10"/>
        <w:rPr>
          <w:lang w:val="en-US"/>
        </w:rPr>
      </w:pPr>
      <w:r>
        <w:rPr>
          <w:lang w:val="en-US"/>
        </w:rPr>
        <w:t xml:space="preserve">Rel-15 </w:t>
      </w:r>
      <w:r w:rsidR="00BE47C8" w:rsidRPr="008F5962">
        <w:rPr>
          <w:lang w:val="en-US"/>
        </w:rPr>
        <w:t xml:space="preserve">UE </w:t>
      </w:r>
      <w:r w:rsidR="00307B8F">
        <w:rPr>
          <w:rFonts w:eastAsiaTheme="minorEastAsia" w:hint="eastAsia"/>
          <w:lang w:val="en-US" w:eastAsia="zh-CN"/>
        </w:rPr>
        <w:t>m</w:t>
      </w:r>
      <w:r>
        <w:rPr>
          <w:lang w:val="en-US"/>
        </w:rPr>
        <w:t>easurements for E-CID</w:t>
      </w:r>
    </w:p>
    <w:p w:rsidR="00F712D5" w:rsidRDefault="002D5CF7" w:rsidP="00F712D5">
      <w:pPr>
        <w:rPr>
          <w:lang w:val="en-US" w:eastAsia="en-US"/>
        </w:rPr>
      </w:pPr>
      <w:r>
        <w:rPr>
          <w:lang w:val="en-US" w:eastAsia="en-US"/>
        </w:rPr>
        <w:t>The following agreement was made in RAN1#98 [1]</w:t>
      </w:r>
    </w:p>
    <w:tbl>
      <w:tblPr>
        <w:tblStyle w:val="af4"/>
        <w:tblW w:w="0" w:type="auto"/>
        <w:tblLook w:val="04A0" w:firstRow="1" w:lastRow="0" w:firstColumn="1" w:lastColumn="0" w:noHBand="0" w:noVBand="1"/>
      </w:tblPr>
      <w:tblGrid>
        <w:gridCol w:w="9855"/>
      </w:tblGrid>
      <w:tr w:rsidR="002D5CF7" w:rsidTr="002D5CF7">
        <w:tc>
          <w:tcPr>
            <w:tcW w:w="9855" w:type="dxa"/>
          </w:tcPr>
          <w:p w:rsidR="000C78FF" w:rsidRDefault="000C78FF" w:rsidP="000C78FF">
            <w:pPr>
              <w:rPr>
                <w:lang w:eastAsia="x-none"/>
              </w:rPr>
            </w:pPr>
            <w:r w:rsidRPr="007C4EE8">
              <w:rPr>
                <w:highlight w:val="green"/>
                <w:lang w:eastAsia="x-none"/>
              </w:rPr>
              <w:t>Agreement:</w:t>
            </w:r>
          </w:p>
          <w:p w:rsidR="000C78FF" w:rsidRDefault="000C78FF" w:rsidP="000C78FF">
            <w:pPr>
              <w:rPr>
                <w:lang w:eastAsia="x-none"/>
              </w:rPr>
            </w:pPr>
            <w:r>
              <w:rPr>
                <w:lang w:eastAsia="x-none"/>
              </w:rPr>
              <w:t>Inform RAN2 of the following:</w:t>
            </w:r>
          </w:p>
          <w:p w:rsidR="000C78FF" w:rsidRDefault="000C78FF" w:rsidP="004866EE">
            <w:pPr>
              <w:numPr>
                <w:ilvl w:val="0"/>
                <w:numId w:val="51"/>
              </w:numPr>
              <w:spacing w:after="0"/>
              <w:rPr>
                <w:lang w:eastAsia="x-none"/>
              </w:rPr>
            </w:pPr>
            <w:r w:rsidRPr="00C2664F">
              <w:rPr>
                <w:lang w:eastAsia="x-none"/>
              </w:rPr>
              <w:t xml:space="preserve">It is RAN1 understanding that discussion on mapping of positioning techniques to reference signals and measurements is out of RAN1 scope and therefore RAN1 does not intend to define such mapping. </w:t>
            </w:r>
          </w:p>
          <w:p w:rsidR="000C78FF" w:rsidRPr="00C2664F" w:rsidRDefault="000C78FF" w:rsidP="004866EE">
            <w:pPr>
              <w:numPr>
                <w:ilvl w:val="1"/>
                <w:numId w:val="51"/>
              </w:numPr>
              <w:spacing w:after="0"/>
              <w:rPr>
                <w:lang w:eastAsia="x-none"/>
              </w:rPr>
            </w:pPr>
            <w:r w:rsidRPr="00C2664F">
              <w:rPr>
                <w:lang w:eastAsia="x-none"/>
              </w:rPr>
              <w:t>It is RAN1 understanding that RAN2 will define signalling that can support any RAT dependent positioning technique including hybrid RAT dependent positioning solutions</w:t>
            </w:r>
          </w:p>
          <w:p w:rsidR="000C78FF" w:rsidRPr="00C2664F" w:rsidRDefault="000C78FF" w:rsidP="004866EE">
            <w:pPr>
              <w:numPr>
                <w:ilvl w:val="0"/>
                <w:numId w:val="51"/>
              </w:numPr>
              <w:spacing w:after="0"/>
              <w:rPr>
                <w:lang w:eastAsia="x-none"/>
              </w:rPr>
            </w:pPr>
            <w:r w:rsidRPr="00C2664F">
              <w:rPr>
                <w:lang w:eastAsia="x-none"/>
              </w:rPr>
              <w:t>RAN1 agreed on the tables below that provide mapping between reference signals and measurements based on the latest status of RAN1 discussion</w:t>
            </w:r>
          </w:p>
          <w:p w:rsidR="000C78FF" w:rsidRDefault="000C78FF" w:rsidP="004866EE">
            <w:pPr>
              <w:numPr>
                <w:ilvl w:val="1"/>
                <w:numId w:val="51"/>
              </w:numPr>
              <w:spacing w:after="0"/>
              <w:rPr>
                <w:lang w:eastAsia="x-none"/>
              </w:rPr>
            </w:pPr>
            <w:r w:rsidRPr="00C2664F">
              <w:rPr>
                <w:lang w:eastAsia="x-none"/>
              </w:rPr>
              <w:t>The positioning techniques are indicated for information purpose as examples and do not intend to influence higher layer signalling to be developed by RAN2</w:t>
            </w:r>
          </w:p>
          <w:p w:rsidR="000C78FF" w:rsidRDefault="000C78FF" w:rsidP="004866EE">
            <w:pPr>
              <w:numPr>
                <w:ilvl w:val="1"/>
                <w:numId w:val="51"/>
              </w:numPr>
              <w:spacing w:after="0"/>
              <w:rPr>
                <w:lang w:eastAsia="x-none"/>
              </w:rPr>
            </w:pPr>
            <w:r>
              <w:rPr>
                <w:lang w:eastAsia="x-none"/>
              </w:rPr>
              <w:t xml:space="preserve">Note: Table will be modified in the future if </w:t>
            </w:r>
            <w:r w:rsidRPr="00C2664F">
              <w:rPr>
                <w:lang w:eastAsia="x-none"/>
              </w:rPr>
              <w:t xml:space="preserve">additional reference signals for UE/gNB measurements </w:t>
            </w:r>
            <w:r>
              <w:rPr>
                <w:lang w:eastAsia="x-none"/>
              </w:rPr>
              <w:t>are agreed</w:t>
            </w:r>
          </w:p>
          <w:p w:rsidR="00F03AB7" w:rsidRDefault="00F03AB7" w:rsidP="004866EE">
            <w:pPr>
              <w:numPr>
                <w:ilvl w:val="1"/>
                <w:numId w:val="51"/>
              </w:numPr>
              <w:spacing w:after="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0C78FF" w:rsidRPr="008A6088" w:rsidTr="00B54592">
              <w:trPr>
                <w:jc w:val="center"/>
              </w:trPr>
              <w:tc>
                <w:tcPr>
                  <w:tcW w:w="2455" w:type="dxa"/>
                  <w:tcBorders>
                    <w:bottom w:val="single" w:sz="4" w:space="0" w:color="auto"/>
                  </w:tcBorders>
                  <w:shd w:val="clear" w:color="auto" w:fill="FFE599"/>
                  <w:vAlign w:val="center"/>
                </w:tcPr>
                <w:p w:rsidR="000C78FF" w:rsidRPr="0080688C" w:rsidRDefault="000C78FF" w:rsidP="00B54592">
                  <w:pPr>
                    <w:pStyle w:val="3GPPText"/>
                    <w:spacing w:before="0" w:after="0" w:line="240" w:lineRule="auto"/>
                    <w:jc w:val="center"/>
                    <w:rPr>
                      <w:b/>
                      <w:sz w:val="18"/>
                    </w:rPr>
                  </w:pPr>
                  <w:r w:rsidRPr="0080688C">
                    <w:rPr>
                      <w:b/>
                      <w:sz w:val="18"/>
                    </w:rPr>
                    <w:t>DL/UL Reference Signals</w:t>
                  </w:r>
                </w:p>
              </w:tc>
              <w:tc>
                <w:tcPr>
                  <w:tcW w:w="2455" w:type="dxa"/>
                  <w:tcBorders>
                    <w:bottom w:val="single" w:sz="4" w:space="0" w:color="auto"/>
                  </w:tcBorders>
                  <w:shd w:val="clear" w:color="auto" w:fill="FFE599"/>
                  <w:vAlign w:val="center"/>
                </w:tcPr>
                <w:p w:rsidR="000C78FF" w:rsidRPr="0080688C" w:rsidRDefault="000C78FF" w:rsidP="00B54592">
                  <w:pPr>
                    <w:pStyle w:val="3GPPText"/>
                    <w:spacing w:before="0" w:after="0" w:line="240" w:lineRule="auto"/>
                    <w:jc w:val="center"/>
                    <w:rPr>
                      <w:b/>
                      <w:sz w:val="18"/>
                    </w:rPr>
                  </w:pPr>
                  <w:r w:rsidRPr="0080688C">
                    <w:rPr>
                      <w:b/>
                      <w:sz w:val="18"/>
                    </w:rPr>
                    <w:t>UE Measurements</w:t>
                  </w:r>
                </w:p>
              </w:tc>
              <w:tc>
                <w:tcPr>
                  <w:tcW w:w="2456" w:type="dxa"/>
                  <w:tcBorders>
                    <w:bottom w:val="single" w:sz="4" w:space="0" w:color="auto"/>
                  </w:tcBorders>
                  <w:shd w:val="clear" w:color="auto" w:fill="FFE599"/>
                </w:tcPr>
                <w:p w:rsidR="000C78FF" w:rsidRPr="0080688C" w:rsidRDefault="000C78FF" w:rsidP="00B54592">
                  <w:pPr>
                    <w:pStyle w:val="3GPPText"/>
                    <w:spacing w:before="0" w:after="0" w:line="240" w:lineRule="auto"/>
                    <w:jc w:val="center"/>
                    <w:rPr>
                      <w:b/>
                      <w:sz w:val="18"/>
                    </w:rPr>
                  </w:pPr>
                  <w:r w:rsidRPr="0080688C">
                    <w:rPr>
                      <w:b/>
                      <w:sz w:val="18"/>
                    </w:rPr>
                    <w:t>To facilitate support of the following positioning techniques</w:t>
                  </w:r>
                </w:p>
              </w:tc>
            </w:tr>
            <w:tr w:rsidR="000C78FF" w:rsidRPr="008A6088" w:rsidTr="00B54592">
              <w:trPr>
                <w:trHeight w:val="185"/>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Rel.16 DL PRS</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DL RSTD</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DL-TDOA</w:t>
                  </w:r>
                </w:p>
              </w:tc>
            </w:tr>
            <w:tr w:rsidR="000C78FF" w:rsidRPr="008A6088" w:rsidTr="00B54592">
              <w:trPr>
                <w:trHeight w:val="215"/>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Rel.16 DL PRS</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DL PRS RSRP</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DL-TDOA, DL-</w:t>
                  </w:r>
                  <w:proofErr w:type="spellStart"/>
                  <w:r w:rsidRPr="0080688C">
                    <w:rPr>
                      <w:sz w:val="20"/>
                    </w:rPr>
                    <w:t>AoD</w:t>
                  </w:r>
                  <w:proofErr w:type="spellEnd"/>
                  <w:r w:rsidRPr="0080688C">
                    <w:rPr>
                      <w:sz w:val="20"/>
                    </w:rPr>
                    <w:t>, Multi-RTT</w:t>
                  </w:r>
                </w:p>
              </w:tc>
            </w:tr>
            <w:tr w:rsidR="000C78FF" w:rsidRPr="008A6088" w:rsidTr="00B54592">
              <w:trPr>
                <w:trHeight w:val="246"/>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 xml:space="preserve">Rel.16 DL PRS / Rel.16 SRS for positioning </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UE Rx-</w:t>
                  </w:r>
                  <w:proofErr w:type="spellStart"/>
                  <w:r w:rsidRPr="0080688C">
                    <w:rPr>
                      <w:sz w:val="20"/>
                    </w:rPr>
                    <w:t>Tx</w:t>
                  </w:r>
                  <w:proofErr w:type="spellEnd"/>
                  <w:r w:rsidRPr="0080688C">
                    <w:rPr>
                      <w:sz w:val="20"/>
                    </w:rPr>
                    <w:t xml:space="preserve"> time difference</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Multi-RTT</w:t>
                  </w:r>
                </w:p>
              </w:tc>
            </w:tr>
            <w:tr w:rsidR="000C78FF" w:rsidRPr="008A6088" w:rsidTr="00B54592">
              <w:trPr>
                <w:trHeight w:val="246"/>
                <w:jc w:val="center"/>
              </w:trPr>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Rel. 15 SSB / CSI-RS for RRM</w:t>
                  </w:r>
                </w:p>
              </w:tc>
              <w:tc>
                <w:tcPr>
                  <w:tcW w:w="2455" w:type="dxa"/>
                  <w:shd w:val="clear" w:color="auto" w:fill="E2EFD9"/>
                  <w:vAlign w:val="center"/>
                </w:tcPr>
                <w:p w:rsidR="000C78FF" w:rsidRPr="0080688C" w:rsidRDefault="000C78FF" w:rsidP="00B54592">
                  <w:pPr>
                    <w:pStyle w:val="3GPPText"/>
                    <w:spacing w:before="0" w:after="0" w:line="240" w:lineRule="auto"/>
                    <w:jc w:val="center"/>
                    <w:rPr>
                      <w:sz w:val="20"/>
                    </w:rPr>
                  </w:pPr>
                  <w:r w:rsidRPr="0080688C">
                    <w:rPr>
                      <w:sz w:val="20"/>
                    </w:rPr>
                    <w:t>SS-RSRP(RSRP for RRM), SS-RSRQ(for RRM), CSI-RSRP (for RRM), CSI-RSRQ (for RRM), SS-RSRPB (for RRM)</w:t>
                  </w:r>
                </w:p>
              </w:tc>
              <w:tc>
                <w:tcPr>
                  <w:tcW w:w="2456" w:type="dxa"/>
                  <w:shd w:val="clear" w:color="auto" w:fill="E2EFD9"/>
                </w:tcPr>
                <w:p w:rsidR="000C78FF" w:rsidRPr="0080688C" w:rsidRDefault="000C78FF" w:rsidP="00B54592">
                  <w:pPr>
                    <w:pStyle w:val="3GPPText"/>
                    <w:spacing w:before="0" w:after="0" w:line="240" w:lineRule="auto"/>
                    <w:jc w:val="center"/>
                    <w:rPr>
                      <w:sz w:val="20"/>
                    </w:rPr>
                  </w:pPr>
                  <w:r w:rsidRPr="0080688C">
                    <w:rPr>
                      <w:sz w:val="20"/>
                    </w:rPr>
                    <w:t>E-CID</w:t>
                  </w:r>
                </w:p>
              </w:tc>
            </w:tr>
          </w:tbl>
          <w:p w:rsidR="002D5CF7" w:rsidRPr="000C78FF" w:rsidRDefault="002D5CF7" w:rsidP="00F712D5">
            <w:pPr>
              <w:rPr>
                <w:lang w:eastAsia="x-none"/>
              </w:rPr>
            </w:pPr>
          </w:p>
        </w:tc>
      </w:tr>
    </w:tbl>
    <w:p w:rsidR="002D5CF7" w:rsidRDefault="002D5CF7" w:rsidP="00F712D5">
      <w:pPr>
        <w:rPr>
          <w:lang w:val="en-US" w:eastAsia="en-US"/>
        </w:rPr>
      </w:pPr>
    </w:p>
    <w:p w:rsidR="00DD2378" w:rsidRDefault="00C27440" w:rsidP="00F712D5">
      <w:pPr>
        <w:rPr>
          <w:lang w:val="en-US" w:eastAsia="en-US"/>
        </w:rPr>
      </w:pPr>
      <w:r>
        <w:rPr>
          <w:lang w:val="en-US" w:eastAsia="en-US"/>
        </w:rPr>
        <w:t>Although t</w:t>
      </w:r>
      <w:r w:rsidR="00DD2378">
        <w:rPr>
          <w:lang w:val="en-US" w:eastAsia="en-US"/>
        </w:rPr>
        <w:t xml:space="preserve">he </w:t>
      </w:r>
      <w:r w:rsidR="00DD2378" w:rsidRPr="00DD2378">
        <w:rPr>
          <w:lang w:val="en-US" w:eastAsia="en-US"/>
        </w:rPr>
        <w:t>SS-RSRPB</w:t>
      </w:r>
      <w:r w:rsidR="00DD2378">
        <w:rPr>
          <w:lang w:val="en-US" w:eastAsia="en-US"/>
        </w:rPr>
        <w:t xml:space="preserve"> (</w:t>
      </w:r>
      <w:r w:rsidR="00DD2378" w:rsidRPr="00DD2378">
        <w:rPr>
          <w:lang w:val="en-US" w:eastAsia="en-US"/>
        </w:rPr>
        <w:t>SS reference si</w:t>
      </w:r>
      <w:r w:rsidR="00DD2378">
        <w:rPr>
          <w:lang w:val="en-US" w:eastAsia="en-US"/>
        </w:rPr>
        <w:t xml:space="preserve">gnal received power per branch) was introduced to TS 38.215 </w:t>
      </w:r>
      <w:r>
        <w:rPr>
          <w:lang w:val="en-US" w:eastAsia="en-US"/>
        </w:rPr>
        <w:t xml:space="preserve">V15.2.0, </w:t>
      </w:r>
      <w:r w:rsidR="0016198A">
        <w:rPr>
          <w:lang w:val="en-US" w:eastAsia="en-US"/>
        </w:rPr>
        <w:t xml:space="preserve">it seems RAN1 has not informed other WGs (RAN2 </w:t>
      </w:r>
      <w:r w:rsidR="00FB53CE">
        <w:rPr>
          <w:lang w:val="en-US" w:eastAsia="en-US"/>
        </w:rPr>
        <w:t xml:space="preserve">and RAN4) </w:t>
      </w:r>
      <w:r w:rsidR="00585E56">
        <w:rPr>
          <w:lang w:val="en-US" w:eastAsia="en-US"/>
        </w:rPr>
        <w:t>on this Rel-15</w:t>
      </w:r>
      <w:r w:rsidR="0016198A">
        <w:rPr>
          <w:lang w:val="en-US" w:eastAsia="en-US"/>
        </w:rPr>
        <w:t xml:space="preserve"> measurement</w:t>
      </w:r>
      <w:r w:rsidR="00FB53CE">
        <w:rPr>
          <w:lang w:val="en-US" w:eastAsia="en-US"/>
        </w:rPr>
        <w:t xml:space="preserve">. </w:t>
      </w:r>
      <w:r>
        <w:rPr>
          <w:lang w:val="en-US" w:eastAsia="en-US"/>
        </w:rPr>
        <w:t>TS 38.331and TS 38.133 have so far not include t</w:t>
      </w:r>
      <w:r w:rsidR="00DD2378">
        <w:rPr>
          <w:lang w:val="en-US" w:eastAsia="en-US"/>
        </w:rPr>
        <w:t>he measurement.</w:t>
      </w:r>
    </w:p>
    <w:p w:rsidR="00F9243B" w:rsidRDefault="00ED24E8" w:rsidP="001B6F68">
      <w:pPr>
        <w:rPr>
          <w:i/>
          <w:noProof/>
        </w:rPr>
      </w:pPr>
      <w:bookmarkStart w:id="1" w:name="p1"/>
      <w:r w:rsidRPr="00553256">
        <w:rPr>
          <w:b/>
          <w:i/>
        </w:rPr>
        <w:t xml:space="preserve">Proposal </w:t>
      </w:r>
      <w:r w:rsidRPr="00553256">
        <w:rPr>
          <w:b/>
          <w:i/>
        </w:rPr>
        <w:fldChar w:fldCharType="begin"/>
      </w:r>
      <w:r w:rsidRPr="00553256">
        <w:rPr>
          <w:b/>
          <w:i/>
        </w:rPr>
        <w:instrText xml:space="preserve"> SEQ Proposal \* ARABIC </w:instrText>
      </w:r>
      <w:r w:rsidRPr="00553256">
        <w:rPr>
          <w:b/>
          <w:i/>
        </w:rPr>
        <w:fldChar w:fldCharType="separate"/>
      </w:r>
      <w:r w:rsidR="00BC29E2">
        <w:rPr>
          <w:b/>
          <w:i/>
          <w:noProof/>
        </w:rPr>
        <w:t>1</w:t>
      </w:r>
      <w:r w:rsidRPr="00553256">
        <w:rPr>
          <w:b/>
          <w:i/>
        </w:rPr>
        <w:fldChar w:fldCharType="end"/>
      </w:r>
      <w:r w:rsidRPr="003F1ED9">
        <w:rPr>
          <w:b/>
          <w:i/>
        </w:rPr>
        <w:t xml:space="preserve">: </w:t>
      </w:r>
      <w:r w:rsidR="00E63C2D" w:rsidRPr="00E63C2D">
        <w:rPr>
          <w:i/>
        </w:rPr>
        <w:t xml:space="preserve">If </w:t>
      </w:r>
      <w:r w:rsidR="00E63C2D" w:rsidRPr="00585E56">
        <w:rPr>
          <w:i/>
          <w:noProof/>
        </w:rPr>
        <w:t xml:space="preserve">RAN1 has not informed other WGs on </w:t>
      </w:r>
      <w:r w:rsidR="00E63C2D">
        <w:rPr>
          <w:i/>
          <w:noProof/>
        </w:rPr>
        <w:t xml:space="preserve">the </w:t>
      </w:r>
      <w:r w:rsidR="00F9243B">
        <w:rPr>
          <w:i/>
          <w:noProof/>
        </w:rPr>
        <w:t xml:space="preserve">RRM </w:t>
      </w:r>
      <w:r w:rsidR="00E63C2D" w:rsidRPr="00585E56">
        <w:rPr>
          <w:i/>
          <w:noProof/>
        </w:rPr>
        <w:t>measurement</w:t>
      </w:r>
      <w:r w:rsidR="00F9243B">
        <w:rPr>
          <w:i/>
          <w:noProof/>
        </w:rPr>
        <w:t xml:space="preserve"> of SS-RSRPB so far, update the </w:t>
      </w:r>
      <w:r w:rsidR="00F9243B" w:rsidRPr="00585E56">
        <w:rPr>
          <w:i/>
          <w:noProof/>
        </w:rPr>
        <w:t>list of UE RRM measurement for E-CID</w:t>
      </w:r>
      <w:r w:rsidR="00F9243B">
        <w:rPr>
          <w:i/>
          <w:noProof/>
        </w:rPr>
        <w:t xml:space="preserve"> by removing the </w:t>
      </w:r>
      <w:r w:rsidR="00F9243B" w:rsidRPr="00585E56">
        <w:rPr>
          <w:i/>
          <w:noProof/>
        </w:rPr>
        <w:t>SS-RSRPB</w:t>
      </w:r>
      <w:r w:rsidR="00F9243B">
        <w:rPr>
          <w:i/>
          <w:noProof/>
        </w:rPr>
        <w:t xml:space="preserve"> </w:t>
      </w:r>
      <w:r w:rsidR="00F9243B" w:rsidRPr="00585E56">
        <w:rPr>
          <w:i/>
          <w:noProof/>
        </w:rPr>
        <w:t>measurem</w:t>
      </w:r>
      <w:r w:rsidR="00F9243B">
        <w:rPr>
          <w:i/>
          <w:noProof/>
        </w:rPr>
        <w:t xml:space="preserve">ent, and inform RAN2 the updated </w:t>
      </w:r>
      <w:r w:rsidR="00F9243B" w:rsidRPr="00585E56">
        <w:rPr>
          <w:i/>
          <w:noProof/>
        </w:rPr>
        <w:t>list of UE RRM measurement for E-CID</w:t>
      </w:r>
      <w:r w:rsidR="00F9243B">
        <w:rPr>
          <w:i/>
          <w:noProof/>
        </w:rPr>
        <w:t>.</w:t>
      </w:r>
    </w:p>
    <w:bookmarkEnd w:id="1"/>
    <w:p w:rsidR="00F9243B" w:rsidRDefault="00F9243B" w:rsidP="001B6F68">
      <w:pPr>
        <w:rPr>
          <w:i/>
          <w:noProof/>
        </w:rPr>
      </w:pPr>
    </w:p>
    <w:p w:rsidR="00F712D5" w:rsidRDefault="000305EE" w:rsidP="00F712D5">
      <w:pPr>
        <w:pStyle w:val="10"/>
        <w:rPr>
          <w:lang w:val="en-US"/>
        </w:rPr>
      </w:pPr>
      <w:r>
        <w:rPr>
          <w:lang w:val="en-US"/>
        </w:rPr>
        <w:t>Rel-16</w:t>
      </w:r>
      <w:r w:rsidR="00F712D5">
        <w:rPr>
          <w:lang w:val="en-US"/>
        </w:rPr>
        <w:t xml:space="preserve"> </w:t>
      </w:r>
      <w:r w:rsidR="00F712D5" w:rsidRPr="008F5962">
        <w:rPr>
          <w:lang w:val="en-US"/>
        </w:rPr>
        <w:t xml:space="preserve">UE </w:t>
      </w:r>
      <w:r w:rsidR="00F712D5">
        <w:rPr>
          <w:rFonts w:eastAsiaTheme="minorEastAsia" w:hint="eastAsia"/>
          <w:lang w:val="en-US" w:eastAsia="zh-CN"/>
        </w:rPr>
        <w:t>m</w:t>
      </w:r>
      <w:r w:rsidR="00F712D5" w:rsidRPr="008F5962">
        <w:rPr>
          <w:lang w:val="en-US"/>
        </w:rPr>
        <w:t>easurements for NR positioning</w:t>
      </w:r>
    </w:p>
    <w:p w:rsidR="00B54592" w:rsidRDefault="00B54592" w:rsidP="00B54592">
      <w:pPr>
        <w:rPr>
          <w:lang w:val="en-US" w:eastAsia="en-US"/>
        </w:rPr>
      </w:pPr>
      <w:r>
        <w:rPr>
          <w:lang w:val="en-US" w:eastAsia="en-US"/>
        </w:rPr>
        <w:t xml:space="preserve">While most of the issues related to the definitions of the UE measurements were resolved in previous meetings, there are still some remaining issues left. In this section, we provide our view on </w:t>
      </w:r>
      <w:r w:rsidR="00364C13">
        <w:rPr>
          <w:lang w:val="en-US" w:eastAsia="en-US"/>
        </w:rPr>
        <w:t xml:space="preserve">some of the </w:t>
      </w:r>
      <w:r>
        <w:rPr>
          <w:lang w:val="en-US" w:eastAsia="en-US"/>
        </w:rPr>
        <w:t>remaining issues.</w:t>
      </w:r>
    </w:p>
    <w:p w:rsidR="0003080D" w:rsidRDefault="0003080D" w:rsidP="0003080D">
      <w:pPr>
        <w:pStyle w:val="3GPPNormalText"/>
      </w:pPr>
      <w:r w:rsidRPr="0003080D">
        <w:rPr>
          <w:b/>
        </w:rPr>
        <w:t>Issue 1</w:t>
      </w:r>
      <w:r>
        <w:t xml:space="preserve">: </w:t>
      </w:r>
      <w:r w:rsidR="00873D4C">
        <w:t>R</w:t>
      </w:r>
      <w:r w:rsidRPr="00A04F50">
        <w:t>eference point of all timing related measurements</w:t>
      </w:r>
      <w:r>
        <w:t xml:space="preserve"> for FR2.</w:t>
      </w:r>
    </w:p>
    <w:p w:rsidR="0003080D" w:rsidRPr="00A04F50" w:rsidRDefault="00873D4C" w:rsidP="004866EE">
      <w:pPr>
        <w:pStyle w:val="3GPPNormalText"/>
        <w:numPr>
          <w:ilvl w:val="0"/>
          <w:numId w:val="53"/>
        </w:numPr>
        <w:spacing w:line="276" w:lineRule="auto"/>
      </w:pPr>
      <w:r>
        <w:t xml:space="preserve">RAN1 has sent the LS to RAN4 consulting the </w:t>
      </w:r>
      <w:r w:rsidR="0003080D" w:rsidRPr="00A04F50">
        <w:t>reference point of all timing related measurements (e.g., RSTD measurement, UE Rx-</w:t>
      </w:r>
      <w:proofErr w:type="spellStart"/>
      <w:r w:rsidR="0003080D" w:rsidRPr="00A04F50">
        <w:t>Tx</w:t>
      </w:r>
      <w:proofErr w:type="spellEnd"/>
      <w:r w:rsidR="0003080D" w:rsidRPr="00A04F50">
        <w:t xml:space="preserve"> time difference, etc.)</w:t>
      </w:r>
      <w:r>
        <w:t xml:space="preserve"> </w:t>
      </w:r>
      <w:r>
        <w:fldChar w:fldCharType="begin"/>
      </w:r>
      <w:r>
        <w:instrText xml:space="preserve"> REF _Ref20739262 \r \h </w:instrText>
      </w:r>
      <w:r>
        <w:fldChar w:fldCharType="separate"/>
      </w:r>
      <w:r w:rsidR="00BC29E2">
        <w:t>[18]</w:t>
      </w:r>
      <w:r>
        <w:fldChar w:fldCharType="end"/>
      </w:r>
      <w:r w:rsidR="0003080D" w:rsidRPr="00A04F50">
        <w:t xml:space="preserve">. </w:t>
      </w:r>
      <w:r>
        <w:t>RAN1 may wait for the response from RAN4 for resolving this issue.</w:t>
      </w:r>
    </w:p>
    <w:p w:rsidR="00B54592" w:rsidRDefault="00364C13" w:rsidP="00B54592">
      <w:pPr>
        <w:autoSpaceDE w:val="0"/>
        <w:autoSpaceDN w:val="0"/>
        <w:adjustRightInd w:val="0"/>
        <w:snapToGrid w:val="0"/>
        <w:spacing w:after="120" w:line="276" w:lineRule="auto"/>
        <w:jc w:val="both"/>
      </w:pPr>
      <w:r>
        <w:rPr>
          <w:b/>
        </w:rPr>
        <w:t>Issue 2</w:t>
      </w:r>
      <w:r w:rsidR="00B54592" w:rsidRPr="00B54592">
        <w:rPr>
          <w:b/>
        </w:rPr>
        <w:t>:</w:t>
      </w:r>
      <w:r w:rsidR="00B54592">
        <w:t xml:space="preserve"> Whether </w:t>
      </w:r>
      <w:r w:rsidR="00B54592" w:rsidRPr="00C7198B">
        <w:t>to support RSTD measurements with</w:t>
      </w:r>
      <w:r w:rsidR="00B54592">
        <w:t xml:space="preserve"> mixed E-UTRAN and NR node</w:t>
      </w:r>
    </w:p>
    <w:p w:rsidR="00B54592" w:rsidRDefault="00B54592" w:rsidP="004866EE">
      <w:pPr>
        <w:pStyle w:val="afb"/>
        <w:numPr>
          <w:ilvl w:val="0"/>
          <w:numId w:val="53"/>
        </w:numPr>
        <w:autoSpaceDE w:val="0"/>
        <w:autoSpaceDN w:val="0"/>
        <w:adjustRightInd w:val="0"/>
        <w:snapToGrid w:val="0"/>
        <w:spacing w:after="120" w:line="276" w:lineRule="auto"/>
        <w:jc w:val="both"/>
      </w:pPr>
      <w:r>
        <w:t xml:space="preserve">If </w:t>
      </w:r>
      <w:r w:rsidRPr="00C7198B">
        <w:t>RSTD measurements with</w:t>
      </w:r>
      <w:r w:rsidR="00CF0220">
        <w:t xml:space="preserve"> mixed E-UTRAN and NR nodes are</w:t>
      </w:r>
      <w:r>
        <w:t xml:space="preserve"> supported, it might provide one more RSTD measurement than the case when it is not supported</w:t>
      </w:r>
      <w:r w:rsidR="00CF0220">
        <w:t xml:space="preserve">. However, this requires the </w:t>
      </w:r>
      <w:r>
        <w:t xml:space="preserve">E-UTRAN and </w:t>
      </w:r>
      <w:r w:rsidR="00CF0220">
        <w:t xml:space="preserve">NR nodes are </w:t>
      </w:r>
      <w:r w:rsidR="00CF0220">
        <w:lastRenderedPageBreak/>
        <w:t xml:space="preserve">fully synchronized, which may not be the case in most deployment scenarios, and it also requires the UE to be able to receive both LTE and NR signals without inter-RAT time bias. Thus, we suggest not supporting this feature </w:t>
      </w:r>
      <w:r w:rsidR="00364C13">
        <w:t xml:space="preserve">in Rel-16 </w:t>
      </w:r>
      <w:r w:rsidR="00CF0220">
        <w:t xml:space="preserve">due to the limited benefit and the stringent timing requirement on both the UE and the network. </w:t>
      </w:r>
    </w:p>
    <w:p w:rsidR="0003080D" w:rsidRDefault="00364C13" w:rsidP="0003080D">
      <w:pPr>
        <w:autoSpaceDE w:val="0"/>
        <w:autoSpaceDN w:val="0"/>
        <w:adjustRightInd w:val="0"/>
        <w:snapToGrid w:val="0"/>
        <w:spacing w:after="120" w:line="276" w:lineRule="auto"/>
        <w:jc w:val="both"/>
      </w:pPr>
      <w:r>
        <w:rPr>
          <w:b/>
        </w:rPr>
        <w:t>Issue 3</w:t>
      </w:r>
      <w:r w:rsidR="0003080D" w:rsidRPr="00B54592">
        <w:rPr>
          <w:b/>
        </w:rPr>
        <w:t>:</w:t>
      </w:r>
      <w:r w:rsidR="0003080D">
        <w:t xml:space="preserve"> Whether </w:t>
      </w:r>
      <w:r w:rsidR="0003080D" w:rsidRPr="00C7198B">
        <w:t>to include RRC IDLE and RRC INACTIVE mode as applicable states for RSTD measurement</w:t>
      </w:r>
    </w:p>
    <w:p w:rsidR="00A25E8E" w:rsidRDefault="00364C13" w:rsidP="004866EE">
      <w:pPr>
        <w:pStyle w:val="afb"/>
        <w:numPr>
          <w:ilvl w:val="0"/>
          <w:numId w:val="53"/>
        </w:numPr>
        <w:autoSpaceDE w:val="0"/>
        <w:autoSpaceDN w:val="0"/>
        <w:adjustRightInd w:val="0"/>
        <w:snapToGrid w:val="0"/>
        <w:spacing w:after="120" w:line="276" w:lineRule="auto"/>
        <w:jc w:val="both"/>
      </w:pPr>
      <w:r>
        <w:t xml:space="preserve">Due to the limited time available for Rel-16 WI, </w:t>
      </w:r>
      <w:r w:rsidR="00A25E8E">
        <w:t xml:space="preserve">Due to the limited time available for Rel-16 WI, we suggest not considering the support of </w:t>
      </w:r>
      <w:r w:rsidR="00A25E8E" w:rsidRPr="00C7198B">
        <w:t>RRC IDLE and RRC INACTIVE mode</w:t>
      </w:r>
      <w:r w:rsidR="00A25E8E">
        <w:t xml:space="preserve"> unless there are significant interests to do so.</w:t>
      </w:r>
    </w:p>
    <w:p w:rsidR="00364C13" w:rsidRDefault="00364C13" w:rsidP="00364C13">
      <w:pPr>
        <w:autoSpaceDE w:val="0"/>
        <w:autoSpaceDN w:val="0"/>
        <w:adjustRightInd w:val="0"/>
        <w:snapToGrid w:val="0"/>
        <w:spacing w:after="120" w:line="276" w:lineRule="auto"/>
        <w:jc w:val="both"/>
      </w:pPr>
      <w:r>
        <w:rPr>
          <w:b/>
        </w:rPr>
        <w:t>Issue 4</w:t>
      </w:r>
      <w:r w:rsidRPr="00B54592">
        <w:rPr>
          <w:b/>
        </w:rPr>
        <w:t>:</w:t>
      </w:r>
      <w:r>
        <w:t xml:space="preserve"> Whether </w:t>
      </w:r>
      <w:r w:rsidRPr="00C7198B">
        <w:t xml:space="preserve">to </w:t>
      </w:r>
      <w:r>
        <w:t xml:space="preserve">support </w:t>
      </w:r>
      <w:r w:rsidRPr="00C7198B">
        <w:t>inter-frequency UE Rx-</w:t>
      </w:r>
      <w:proofErr w:type="spellStart"/>
      <w:r w:rsidRPr="00C7198B">
        <w:t>Tx</w:t>
      </w:r>
      <w:proofErr w:type="spellEnd"/>
      <w:r w:rsidRPr="00C7198B">
        <w:t xml:space="preserve"> time difference</w:t>
      </w:r>
      <w:r>
        <w:t xml:space="preserve"> measurements</w:t>
      </w:r>
    </w:p>
    <w:p w:rsidR="00364C13" w:rsidRDefault="00364C13" w:rsidP="004866EE">
      <w:pPr>
        <w:pStyle w:val="afb"/>
        <w:numPr>
          <w:ilvl w:val="0"/>
          <w:numId w:val="53"/>
        </w:numPr>
        <w:autoSpaceDE w:val="0"/>
        <w:autoSpaceDN w:val="0"/>
        <w:adjustRightInd w:val="0"/>
        <w:snapToGrid w:val="0"/>
        <w:spacing w:after="120" w:line="276" w:lineRule="auto"/>
        <w:jc w:val="both"/>
      </w:pPr>
      <w:r>
        <w:t xml:space="preserve">If DL PRS resources are configured for inter-frequency carrier for other measurements, e.g., RSTD, it seems reasonable to also support other </w:t>
      </w:r>
      <w:r w:rsidRPr="00C7198B">
        <w:t>inter-frequency UE Rx-</w:t>
      </w:r>
      <w:proofErr w:type="spellStart"/>
      <w:r w:rsidRPr="00C7198B">
        <w:t>Tx</w:t>
      </w:r>
      <w:proofErr w:type="spellEnd"/>
      <w:r w:rsidRPr="00C7198B">
        <w:t xml:space="preserve"> time difference</w:t>
      </w:r>
      <w:r>
        <w:t xml:space="preserve"> measurements. It is understandable that </w:t>
      </w:r>
      <w:r w:rsidRPr="00C7198B">
        <w:t>UE Rx-</w:t>
      </w:r>
      <w:proofErr w:type="spellStart"/>
      <w:r w:rsidRPr="00C7198B">
        <w:t>Tx</w:t>
      </w:r>
      <w:proofErr w:type="spellEnd"/>
      <w:r w:rsidRPr="00C7198B">
        <w:t xml:space="preserve"> time difference</w:t>
      </w:r>
      <w:r>
        <w:t xml:space="preserve"> measurement is normally used together with </w:t>
      </w:r>
      <w:proofErr w:type="spellStart"/>
      <w:r>
        <w:t>gNB</w:t>
      </w:r>
      <w:proofErr w:type="spellEnd"/>
      <w:r>
        <w:t xml:space="preserve"> </w:t>
      </w:r>
      <w:r w:rsidRPr="00C7198B">
        <w:t>Rx-</w:t>
      </w:r>
      <w:proofErr w:type="spellStart"/>
      <w:r w:rsidRPr="00C7198B">
        <w:t>Tx</w:t>
      </w:r>
      <w:proofErr w:type="spellEnd"/>
      <w:r w:rsidRPr="00C7198B">
        <w:t xml:space="preserve"> time difference</w:t>
      </w:r>
      <w:r>
        <w:t xml:space="preserve"> measurement to obtain the RTT for positioning, and using </w:t>
      </w:r>
      <w:r w:rsidRPr="00C7198B">
        <w:t>inter-frequency UE Rx-</w:t>
      </w:r>
      <w:proofErr w:type="spellStart"/>
      <w:r w:rsidRPr="00C7198B">
        <w:t>Tx</w:t>
      </w:r>
      <w:proofErr w:type="spellEnd"/>
      <w:r w:rsidRPr="00C7198B">
        <w:t xml:space="preserve"> time difference</w:t>
      </w:r>
      <w:r>
        <w:t xml:space="preserve"> measurements may require the UE to transmit SRS in the inter-frequency carrier for </w:t>
      </w:r>
      <w:proofErr w:type="spellStart"/>
      <w:r>
        <w:t>gNB</w:t>
      </w:r>
      <w:proofErr w:type="spellEnd"/>
      <w:r>
        <w:t xml:space="preserve"> NB </w:t>
      </w:r>
      <w:r w:rsidRPr="00C7198B">
        <w:t>Rx-</w:t>
      </w:r>
      <w:proofErr w:type="spellStart"/>
      <w:r w:rsidRPr="00C7198B">
        <w:t>Tx</w:t>
      </w:r>
      <w:proofErr w:type="spellEnd"/>
      <w:r w:rsidRPr="00C7198B">
        <w:t xml:space="preserve"> time difference</w:t>
      </w:r>
      <w:r>
        <w:t xml:space="preserve"> measurement, but this can be left for the network to control in the implementation.</w:t>
      </w:r>
    </w:p>
    <w:p w:rsidR="00A21282" w:rsidRDefault="00A21282" w:rsidP="00A21282">
      <w:pPr>
        <w:autoSpaceDE w:val="0"/>
        <w:autoSpaceDN w:val="0"/>
        <w:adjustRightInd w:val="0"/>
        <w:snapToGrid w:val="0"/>
        <w:spacing w:after="120" w:line="276" w:lineRule="auto"/>
        <w:jc w:val="both"/>
      </w:pPr>
      <w:r>
        <w:rPr>
          <w:b/>
        </w:rPr>
        <w:t>Issue 4</w:t>
      </w:r>
      <w:r w:rsidRPr="00B54592">
        <w:rPr>
          <w:b/>
        </w:rPr>
        <w:t>:</w:t>
      </w:r>
      <w:r>
        <w:t xml:space="preserve"> </w:t>
      </w:r>
      <w:r w:rsidRPr="00A21282">
        <w:t>The support of UE receiving timing measurements based on NR reference signals (CSI-RS/TRS) other than DL PRS</w:t>
      </w:r>
    </w:p>
    <w:p w:rsidR="00A21282" w:rsidRDefault="00A21282" w:rsidP="004866EE">
      <w:pPr>
        <w:pStyle w:val="afb"/>
        <w:numPr>
          <w:ilvl w:val="0"/>
          <w:numId w:val="53"/>
        </w:numPr>
        <w:autoSpaceDE w:val="0"/>
        <w:autoSpaceDN w:val="0"/>
        <w:adjustRightInd w:val="0"/>
        <w:snapToGrid w:val="0"/>
        <w:spacing w:after="120" w:line="276" w:lineRule="auto"/>
        <w:jc w:val="both"/>
      </w:pPr>
      <w:r>
        <w:t xml:space="preserve">In our view, the use of </w:t>
      </w:r>
      <w:r w:rsidRPr="00A21282">
        <w:t>NR reference signals (CSI-RS/TRS) other than DL PRS</w:t>
      </w:r>
      <w:r>
        <w:t xml:space="preserve"> for UE </w:t>
      </w:r>
      <w:r w:rsidRPr="00A21282">
        <w:t xml:space="preserve">timing measurements </w:t>
      </w:r>
      <w:r>
        <w:t xml:space="preserve">should be allowed but not required. It can be up to UE implementation. </w:t>
      </w:r>
    </w:p>
    <w:p w:rsidR="00B1716A" w:rsidRDefault="00B1716A" w:rsidP="00B1716A">
      <w:pPr>
        <w:pStyle w:val="3GPPNormalText"/>
        <w:spacing w:line="276" w:lineRule="auto"/>
      </w:pPr>
      <w:r>
        <w:rPr>
          <w:b/>
        </w:rPr>
        <w:t>Issue 5</w:t>
      </w:r>
      <w:r w:rsidRPr="00B54592">
        <w:rPr>
          <w:b/>
        </w:rPr>
        <w:t>:</w:t>
      </w:r>
      <w:r>
        <w:t xml:space="preserve"> Additional UE measurements, e.g., </w:t>
      </w:r>
      <w:r w:rsidRPr="00C7198B">
        <w:t xml:space="preserve">whether to </w:t>
      </w:r>
      <w:r w:rsidRPr="00C7198B">
        <w:rPr>
          <w:szCs w:val="20"/>
        </w:rPr>
        <w:t>introduce DL and UL PRS SINR measurements</w:t>
      </w:r>
      <w:r>
        <w:rPr>
          <w:szCs w:val="20"/>
        </w:rPr>
        <w:t>, etc. in Rel-16</w:t>
      </w:r>
    </w:p>
    <w:p w:rsidR="00B1716A" w:rsidRDefault="00B1716A" w:rsidP="004866EE">
      <w:pPr>
        <w:pStyle w:val="afb"/>
        <w:numPr>
          <w:ilvl w:val="0"/>
          <w:numId w:val="53"/>
        </w:numPr>
        <w:autoSpaceDE w:val="0"/>
        <w:autoSpaceDN w:val="0"/>
        <w:adjustRightInd w:val="0"/>
        <w:snapToGrid w:val="0"/>
        <w:spacing w:after="120" w:line="276" w:lineRule="auto"/>
        <w:jc w:val="both"/>
      </w:pPr>
      <w:r>
        <w:t>Due to the limited time available for Rel-16 WI, we suggest not considering additional UE measurements in Rel-16 unless there are significant interests to do so.</w:t>
      </w:r>
    </w:p>
    <w:p w:rsidR="002E4B82" w:rsidRDefault="00612759" w:rsidP="00612759">
      <w:pPr>
        <w:pStyle w:val="3GPPNormalText"/>
        <w:spacing w:line="276" w:lineRule="auto"/>
      </w:pPr>
      <w:r>
        <w:rPr>
          <w:b/>
        </w:rPr>
        <w:t>Issue 6</w:t>
      </w:r>
      <w:r w:rsidRPr="00B54592">
        <w:rPr>
          <w:b/>
        </w:rPr>
        <w:t>:</w:t>
      </w:r>
      <w:r>
        <w:t xml:space="preserve"> </w:t>
      </w:r>
      <w:r w:rsidR="002E4B82" w:rsidRPr="002E4B82">
        <w:t xml:space="preserve">The number of the antenna port(s) for UE </w:t>
      </w:r>
      <w:r w:rsidR="00595909">
        <w:t xml:space="preserve">timing </w:t>
      </w:r>
      <w:r w:rsidR="002E4B82" w:rsidRPr="002E4B82">
        <w:t>measurements if number of the antenna port(s) for the transmission of the DL PRS can be 2</w:t>
      </w:r>
    </w:p>
    <w:p w:rsidR="00612759" w:rsidRDefault="00595909" w:rsidP="004866EE">
      <w:pPr>
        <w:pStyle w:val="afb"/>
        <w:numPr>
          <w:ilvl w:val="0"/>
          <w:numId w:val="53"/>
        </w:numPr>
        <w:autoSpaceDE w:val="0"/>
        <w:autoSpaceDN w:val="0"/>
        <w:adjustRightInd w:val="0"/>
        <w:snapToGrid w:val="0"/>
        <w:spacing w:after="120" w:line="276" w:lineRule="auto"/>
        <w:jc w:val="both"/>
      </w:pPr>
      <w:r>
        <w:rPr>
          <w:lang w:val="en-GB"/>
        </w:rPr>
        <w:t xml:space="preserve">For UE timing measurements, it was agreed that they are defined in terms of the </w:t>
      </w:r>
      <w:proofErr w:type="spellStart"/>
      <w:r>
        <w:rPr>
          <w:lang w:val="en-GB"/>
        </w:rPr>
        <w:t>subframe</w:t>
      </w:r>
      <w:proofErr w:type="spellEnd"/>
      <w:r>
        <w:rPr>
          <w:lang w:val="en-GB"/>
        </w:rPr>
        <w:t xml:space="preserve"> timing of the TRP. It is expected that the UE will try to provide </w:t>
      </w:r>
      <w:r w:rsidR="00911890" w:rsidRPr="002E4B82">
        <w:t xml:space="preserve">UE </w:t>
      </w:r>
      <w:r w:rsidR="00911890">
        <w:t xml:space="preserve">timing </w:t>
      </w:r>
      <w:r w:rsidR="00911890" w:rsidRPr="002E4B82">
        <w:t xml:space="preserve">measurements </w:t>
      </w:r>
      <w:r w:rsidR="00911890">
        <w:t xml:space="preserve">based on most </w:t>
      </w:r>
      <w:r>
        <w:rPr>
          <w:lang w:val="en-GB"/>
        </w:rPr>
        <w:t xml:space="preserve">reliable </w:t>
      </w:r>
      <w:r w:rsidR="00BB0AF5">
        <w:rPr>
          <w:lang w:val="en-GB"/>
        </w:rPr>
        <w:t>detection</w:t>
      </w:r>
      <w:r w:rsidR="002D6266">
        <w:rPr>
          <w:lang w:val="en-GB"/>
        </w:rPr>
        <w:t xml:space="preserve"> </w:t>
      </w:r>
      <w:r w:rsidR="00911890">
        <w:rPr>
          <w:lang w:val="en-GB"/>
        </w:rPr>
        <w:t xml:space="preserve">of the first propagation path regardless the number of ports of the DL PRS. Thus, we </w:t>
      </w:r>
      <w:r w:rsidR="00612759">
        <w:t xml:space="preserve">suggest </w:t>
      </w:r>
      <w:r w:rsidR="00911890">
        <w:t xml:space="preserve">there is no need to define the antenna ports for </w:t>
      </w:r>
      <w:r w:rsidR="00911890" w:rsidRPr="002E4B82">
        <w:t xml:space="preserve">UE </w:t>
      </w:r>
      <w:r w:rsidR="00911890">
        <w:t xml:space="preserve">timing </w:t>
      </w:r>
      <w:r w:rsidR="00911890" w:rsidRPr="002E4B82">
        <w:t xml:space="preserve">measurements </w:t>
      </w:r>
      <w:r w:rsidR="00911890">
        <w:t>regardless the number of antenna port of the DL PRS.</w:t>
      </w:r>
    </w:p>
    <w:p w:rsidR="00816261" w:rsidRDefault="00816261" w:rsidP="00816261">
      <w:pPr>
        <w:pStyle w:val="3GPPNormalText"/>
        <w:spacing w:line="276" w:lineRule="auto"/>
      </w:pPr>
      <w:r>
        <w:rPr>
          <w:b/>
        </w:rPr>
        <w:t>Issue 7</w:t>
      </w:r>
      <w:r w:rsidRPr="00B54592">
        <w:rPr>
          <w:b/>
        </w:rPr>
        <w:t>:</w:t>
      </w:r>
      <w:r>
        <w:t xml:space="preserve"> </w:t>
      </w:r>
      <w:r w:rsidRPr="002E4B82">
        <w:t xml:space="preserve">The number of the antenna port(s) for UE </w:t>
      </w:r>
      <w:r>
        <w:t xml:space="preserve">DL PRS-RSRP </w:t>
      </w:r>
      <w:r w:rsidRPr="002E4B82">
        <w:t>measurements if number of the antenna port(s) for the transmission of the DL PRS can be 2</w:t>
      </w:r>
    </w:p>
    <w:p w:rsidR="00816261" w:rsidRDefault="00816261" w:rsidP="004866EE">
      <w:pPr>
        <w:pStyle w:val="afb"/>
        <w:numPr>
          <w:ilvl w:val="0"/>
          <w:numId w:val="53"/>
        </w:numPr>
        <w:autoSpaceDE w:val="0"/>
        <w:autoSpaceDN w:val="0"/>
        <w:adjustRightInd w:val="0"/>
        <w:snapToGrid w:val="0"/>
        <w:spacing w:after="120" w:line="276" w:lineRule="auto"/>
        <w:jc w:val="both"/>
      </w:pPr>
      <w:r>
        <w:rPr>
          <w:lang w:val="en-GB"/>
        </w:rPr>
        <w:t xml:space="preserve">Rel-15 RRM RSRP is measured with signal antenna port. It seems not special benefits to consider measuring RSRP for more than 1 port for positioning. Thus, single </w:t>
      </w:r>
      <w:r>
        <w:t xml:space="preserve">antenna port is used for </w:t>
      </w:r>
      <w:r w:rsidRPr="002E4B82">
        <w:t xml:space="preserve">UE </w:t>
      </w:r>
      <w:r>
        <w:t>DL PRS-RSRP regardless whether DL PRS is transmitted from 1 or 2 ports.</w:t>
      </w:r>
    </w:p>
    <w:p w:rsidR="00B86398" w:rsidRPr="005E6BB8" w:rsidRDefault="00B86398" w:rsidP="00B86398">
      <w:pPr>
        <w:pStyle w:val="3GPPNormalText"/>
        <w:spacing w:line="276" w:lineRule="auto"/>
        <w:rPr>
          <w:lang w:val="en-US"/>
        </w:rPr>
      </w:pPr>
      <w:r>
        <w:rPr>
          <w:b/>
        </w:rPr>
        <w:t>Issue 8</w:t>
      </w:r>
      <w:r w:rsidRPr="00B54592">
        <w:rPr>
          <w:b/>
        </w:rPr>
        <w:t>:</w:t>
      </w:r>
      <w:r>
        <w:t xml:space="preserve"> </w:t>
      </w:r>
      <w:r w:rsidR="00B67252">
        <w:t>Whether UL angle and arrival</w:t>
      </w:r>
      <w:r w:rsidR="005E6BB8" w:rsidRPr="005E6BB8">
        <w:t xml:space="preserve"> </w:t>
      </w:r>
      <w:r w:rsidR="00B67252">
        <w:t>(</w:t>
      </w:r>
      <w:proofErr w:type="spellStart"/>
      <w:r w:rsidR="00B67252">
        <w:t>AoA</w:t>
      </w:r>
      <w:proofErr w:type="spellEnd"/>
      <w:r w:rsidR="00B67252">
        <w:t xml:space="preserve">, </w:t>
      </w:r>
      <w:proofErr w:type="spellStart"/>
      <w:r w:rsidR="00B67252">
        <w:t>AoZ</w:t>
      </w:r>
      <w:proofErr w:type="spellEnd"/>
      <w:r w:rsidR="00B67252">
        <w:t xml:space="preserve">) </w:t>
      </w:r>
      <w:r w:rsidR="005E6BB8" w:rsidRPr="005E6BB8">
        <w:t xml:space="preserve">should be defined </w:t>
      </w:r>
      <w:r w:rsidR="005E6BB8">
        <w:t>based on the first arrival path</w:t>
      </w:r>
    </w:p>
    <w:p w:rsidR="00B86398" w:rsidRDefault="00B67252" w:rsidP="004866EE">
      <w:pPr>
        <w:pStyle w:val="afb"/>
        <w:numPr>
          <w:ilvl w:val="0"/>
          <w:numId w:val="53"/>
        </w:numPr>
        <w:autoSpaceDE w:val="0"/>
        <w:autoSpaceDN w:val="0"/>
        <w:adjustRightInd w:val="0"/>
        <w:snapToGrid w:val="0"/>
        <w:spacing w:after="120" w:line="276" w:lineRule="auto"/>
        <w:jc w:val="both"/>
      </w:pPr>
      <w:r>
        <w:rPr>
          <w:lang w:val="en-GB"/>
        </w:rPr>
        <w:t xml:space="preserve">In our view, both timing and angle measurements </w:t>
      </w:r>
      <w:r w:rsidRPr="00B67252">
        <w:rPr>
          <w:lang w:val="en-GB"/>
        </w:rPr>
        <w:t xml:space="preserve">should be </w:t>
      </w:r>
      <w:r>
        <w:rPr>
          <w:lang w:val="en-GB"/>
        </w:rPr>
        <w:t>measured</w:t>
      </w:r>
      <w:r w:rsidRPr="00B67252">
        <w:rPr>
          <w:lang w:val="en-GB"/>
        </w:rPr>
        <w:t xml:space="preserve"> based on the first arrival path</w:t>
      </w:r>
      <w:r>
        <w:rPr>
          <w:lang w:val="en-GB"/>
        </w:rPr>
        <w:t xml:space="preserve"> (multipath measurements are defined separately). But, we assume this can be either left for UE and gNB implementation or make the same clarification for all timing and angle measurements.</w:t>
      </w:r>
    </w:p>
    <w:p w:rsidR="00816261" w:rsidRPr="00B86398" w:rsidRDefault="00816261" w:rsidP="00A21282">
      <w:pPr>
        <w:pStyle w:val="afb"/>
        <w:autoSpaceDE w:val="0"/>
        <w:autoSpaceDN w:val="0"/>
        <w:adjustRightInd w:val="0"/>
        <w:snapToGrid w:val="0"/>
        <w:spacing w:after="120" w:line="276" w:lineRule="auto"/>
        <w:jc w:val="both"/>
      </w:pPr>
    </w:p>
    <w:p w:rsidR="00716011" w:rsidRDefault="00716011" w:rsidP="00D261FC">
      <w:pPr>
        <w:spacing w:after="0"/>
        <w:rPr>
          <w:i/>
        </w:rPr>
      </w:pPr>
      <w:bookmarkStart w:id="2" w:name="p2"/>
      <w:r w:rsidRPr="00553256">
        <w:rPr>
          <w:b/>
          <w:i/>
        </w:rPr>
        <w:t xml:space="preserve">Proposal </w:t>
      </w:r>
      <w:r w:rsidRPr="00553256">
        <w:rPr>
          <w:b/>
          <w:i/>
        </w:rPr>
        <w:fldChar w:fldCharType="begin"/>
      </w:r>
      <w:r w:rsidRPr="00553256">
        <w:rPr>
          <w:b/>
          <w:i/>
        </w:rPr>
        <w:instrText xml:space="preserve"> SEQ Proposal \* ARABIC </w:instrText>
      </w:r>
      <w:r w:rsidRPr="00553256">
        <w:rPr>
          <w:b/>
          <w:i/>
        </w:rPr>
        <w:fldChar w:fldCharType="separate"/>
      </w:r>
      <w:r w:rsidR="00BC29E2">
        <w:rPr>
          <w:b/>
          <w:i/>
          <w:noProof/>
        </w:rPr>
        <w:t>2</w:t>
      </w:r>
      <w:r w:rsidRPr="00553256">
        <w:rPr>
          <w:b/>
          <w:i/>
        </w:rPr>
        <w:fldChar w:fldCharType="end"/>
      </w:r>
      <w:r w:rsidRPr="003F1ED9">
        <w:rPr>
          <w:b/>
          <w:i/>
        </w:rPr>
        <w:t xml:space="preserve">: </w:t>
      </w:r>
      <w:r>
        <w:rPr>
          <w:i/>
        </w:rPr>
        <w:t xml:space="preserve">For the remaining issues on UE measurements, we suggest </w:t>
      </w:r>
    </w:p>
    <w:p w:rsidR="00716011" w:rsidRPr="00D261FC" w:rsidRDefault="00716011" w:rsidP="004866EE">
      <w:pPr>
        <w:pStyle w:val="3GPPNormalText"/>
        <w:numPr>
          <w:ilvl w:val="0"/>
          <w:numId w:val="53"/>
        </w:numPr>
        <w:spacing w:after="0" w:line="276" w:lineRule="auto"/>
        <w:rPr>
          <w:i/>
        </w:rPr>
      </w:pPr>
      <w:r w:rsidRPr="00D261FC">
        <w:rPr>
          <w:i/>
        </w:rPr>
        <w:t>Wait for the response from RAN4 on the reference point of all timing related measurements.</w:t>
      </w:r>
    </w:p>
    <w:p w:rsidR="00716011" w:rsidRPr="00D261FC" w:rsidRDefault="00716011" w:rsidP="004866EE">
      <w:pPr>
        <w:pStyle w:val="3GPPNormalText"/>
        <w:numPr>
          <w:ilvl w:val="0"/>
          <w:numId w:val="53"/>
        </w:numPr>
        <w:spacing w:after="0" w:line="276" w:lineRule="auto"/>
        <w:rPr>
          <w:i/>
        </w:rPr>
      </w:pPr>
      <w:r w:rsidRPr="00D261FC">
        <w:rPr>
          <w:i/>
        </w:rPr>
        <w:t>Conclude that RSTD measurement with mixed E-UTRAN and NR node is not considered in Rel-16.</w:t>
      </w:r>
    </w:p>
    <w:p w:rsidR="00716011" w:rsidRPr="00D261FC" w:rsidRDefault="00716011" w:rsidP="004866EE">
      <w:pPr>
        <w:pStyle w:val="3GPPNormalText"/>
        <w:numPr>
          <w:ilvl w:val="0"/>
          <w:numId w:val="53"/>
        </w:numPr>
        <w:spacing w:after="0" w:line="276" w:lineRule="auto"/>
        <w:rPr>
          <w:i/>
        </w:rPr>
      </w:pPr>
      <w:r w:rsidRPr="00D261FC">
        <w:rPr>
          <w:i/>
        </w:rPr>
        <w:t>Conclude that positioning for RRC IDLE and RRC INACTIVE mode is not considered in Rel-16.</w:t>
      </w:r>
    </w:p>
    <w:p w:rsidR="00716011" w:rsidRDefault="00716011" w:rsidP="004866EE">
      <w:pPr>
        <w:pStyle w:val="3GPPNormalText"/>
        <w:numPr>
          <w:ilvl w:val="0"/>
          <w:numId w:val="53"/>
        </w:numPr>
        <w:spacing w:after="0" w:line="276" w:lineRule="auto"/>
        <w:rPr>
          <w:i/>
        </w:rPr>
      </w:pPr>
      <w:r w:rsidRPr="00D261FC">
        <w:rPr>
          <w:i/>
        </w:rPr>
        <w:t>Support inter-frequency UE Rx-</w:t>
      </w:r>
      <w:proofErr w:type="spellStart"/>
      <w:r w:rsidRPr="00D261FC">
        <w:rPr>
          <w:i/>
        </w:rPr>
        <w:t>Tx</w:t>
      </w:r>
      <w:proofErr w:type="spellEnd"/>
      <w:r w:rsidRPr="00D261FC">
        <w:rPr>
          <w:i/>
        </w:rPr>
        <w:t xml:space="preserve"> time difference measurements in Rel-16.</w:t>
      </w:r>
    </w:p>
    <w:p w:rsidR="00A21282" w:rsidRDefault="00A21282" w:rsidP="004866EE">
      <w:pPr>
        <w:pStyle w:val="3GPPNormalText"/>
        <w:numPr>
          <w:ilvl w:val="0"/>
          <w:numId w:val="53"/>
        </w:numPr>
        <w:spacing w:after="0" w:line="276" w:lineRule="auto"/>
        <w:rPr>
          <w:i/>
        </w:rPr>
      </w:pPr>
      <w:r>
        <w:rPr>
          <w:i/>
        </w:rPr>
        <w:t xml:space="preserve">Conclude that whether and how to use </w:t>
      </w:r>
      <w:r w:rsidRPr="00A21282">
        <w:rPr>
          <w:i/>
        </w:rPr>
        <w:t>NR reference signals (CSI-RS/TRS) other than DL PRS</w:t>
      </w:r>
      <w:r>
        <w:rPr>
          <w:i/>
        </w:rPr>
        <w:t xml:space="preserve"> </w:t>
      </w:r>
      <w:r w:rsidRPr="00A21282">
        <w:rPr>
          <w:i/>
        </w:rPr>
        <w:t>for UE receiving timing measurements</w:t>
      </w:r>
      <w:r>
        <w:rPr>
          <w:i/>
        </w:rPr>
        <w:t xml:space="preserve"> </w:t>
      </w:r>
      <w:r w:rsidR="00911890">
        <w:rPr>
          <w:i/>
        </w:rPr>
        <w:t xml:space="preserve">is up to </w:t>
      </w:r>
      <w:r>
        <w:rPr>
          <w:i/>
        </w:rPr>
        <w:t>UE implementati</w:t>
      </w:r>
      <w:r w:rsidR="00B1716A">
        <w:rPr>
          <w:i/>
        </w:rPr>
        <w:t>on</w:t>
      </w:r>
      <w:r w:rsidR="00911890">
        <w:rPr>
          <w:i/>
        </w:rPr>
        <w:t>, but not defined in the specification.</w:t>
      </w:r>
    </w:p>
    <w:p w:rsidR="004642CE" w:rsidRDefault="004642CE" w:rsidP="004866EE">
      <w:pPr>
        <w:pStyle w:val="3GPPNormalText"/>
        <w:numPr>
          <w:ilvl w:val="0"/>
          <w:numId w:val="53"/>
        </w:numPr>
        <w:spacing w:after="0" w:line="276" w:lineRule="auto"/>
        <w:rPr>
          <w:i/>
        </w:rPr>
      </w:pPr>
      <w:r>
        <w:rPr>
          <w:i/>
        </w:rPr>
        <w:t xml:space="preserve">Conclude that no additional </w:t>
      </w:r>
      <w:r w:rsidR="00612759">
        <w:rPr>
          <w:i/>
        </w:rPr>
        <w:t xml:space="preserve">UE measurement is considered in Rel-16 </w:t>
      </w:r>
      <w:r>
        <w:rPr>
          <w:i/>
        </w:rPr>
        <w:t>beyond those already agreed.</w:t>
      </w:r>
    </w:p>
    <w:p w:rsidR="00911890" w:rsidRDefault="00911890" w:rsidP="004866EE">
      <w:pPr>
        <w:pStyle w:val="3GPPNormalText"/>
        <w:numPr>
          <w:ilvl w:val="0"/>
          <w:numId w:val="53"/>
        </w:numPr>
        <w:spacing w:after="0" w:line="276" w:lineRule="auto"/>
        <w:rPr>
          <w:i/>
        </w:rPr>
      </w:pPr>
      <w:r>
        <w:rPr>
          <w:i/>
        </w:rPr>
        <w:lastRenderedPageBreak/>
        <w:t>Conclude that the number of antenna port for UE timing measurements is up to UE implementation, but not defined in the specification.</w:t>
      </w:r>
    </w:p>
    <w:p w:rsidR="009D63C8" w:rsidRDefault="009D63C8" w:rsidP="004866EE">
      <w:pPr>
        <w:pStyle w:val="3GPPNormalText"/>
        <w:numPr>
          <w:ilvl w:val="0"/>
          <w:numId w:val="53"/>
        </w:numPr>
        <w:spacing w:after="0" w:line="276" w:lineRule="auto"/>
        <w:rPr>
          <w:i/>
        </w:rPr>
      </w:pPr>
      <w:r>
        <w:rPr>
          <w:i/>
        </w:rPr>
        <w:t>UE DL PRS is measured from single DL PRS antenna port regard</w:t>
      </w:r>
      <w:r w:rsidR="00B86398">
        <w:rPr>
          <w:i/>
        </w:rPr>
        <w:t xml:space="preserve">less how many antenna ports </w:t>
      </w:r>
      <w:proofErr w:type="gramStart"/>
      <w:r w:rsidR="00B86398">
        <w:rPr>
          <w:i/>
        </w:rPr>
        <w:t>is</w:t>
      </w:r>
      <w:proofErr w:type="gramEnd"/>
      <w:r w:rsidR="00B86398">
        <w:rPr>
          <w:i/>
        </w:rPr>
        <w:t xml:space="preserve"> used for DL PRS transmission.</w:t>
      </w:r>
    </w:p>
    <w:p w:rsidR="004049BE" w:rsidRPr="00A21282" w:rsidRDefault="004049BE" w:rsidP="004866EE">
      <w:pPr>
        <w:pStyle w:val="3GPPNormalText"/>
        <w:numPr>
          <w:ilvl w:val="0"/>
          <w:numId w:val="53"/>
        </w:numPr>
        <w:spacing w:after="0" w:line="276" w:lineRule="auto"/>
        <w:rPr>
          <w:i/>
        </w:rPr>
      </w:pPr>
      <w:r>
        <w:rPr>
          <w:i/>
        </w:rPr>
        <w:t>Add the clarification that all UE and gNB timing and angle measurements are defined based on the first path of arrival (Note: multipath measurements, if supported, should be defined separately).</w:t>
      </w:r>
    </w:p>
    <w:bookmarkEnd w:id="2"/>
    <w:p w:rsidR="00716011" w:rsidRDefault="00716011" w:rsidP="00E46C5E">
      <w:pPr>
        <w:autoSpaceDE w:val="0"/>
        <w:autoSpaceDN w:val="0"/>
        <w:adjustRightInd w:val="0"/>
        <w:snapToGrid w:val="0"/>
        <w:spacing w:after="120" w:line="276" w:lineRule="auto"/>
        <w:jc w:val="both"/>
      </w:pPr>
    </w:p>
    <w:p w:rsidR="006C039F" w:rsidRPr="004672A6" w:rsidRDefault="006C039F" w:rsidP="006C039F">
      <w:pPr>
        <w:pStyle w:val="10"/>
      </w:pPr>
      <w:r w:rsidRPr="004672A6">
        <w:t>Measurement configuration</w:t>
      </w:r>
      <w:r w:rsidR="00E250EF">
        <w:t xml:space="preserve"> and reporting</w:t>
      </w:r>
    </w:p>
    <w:p w:rsidR="0032349A" w:rsidRDefault="00662BFB" w:rsidP="0032349A">
      <w:pPr>
        <w:pStyle w:val="2"/>
      </w:pPr>
      <w:r>
        <w:t>UE m</w:t>
      </w:r>
      <w:r w:rsidR="0032349A" w:rsidRPr="004227D7">
        <w:t>easurement</w:t>
      </w:r>
      <w:r w:rsidR="0032349A">
        <w:t xml:space="preserve"> configuration and reporting</w:t>
      </w:r>
    </w:p>
    <w:p w:rsidR="00B91207" w:rsidRDefault="00B24DA2" w:rsidP="00663A81">
      <w:pPr>
        <w:pStyle w:val="30"/>
        <w:rPr>
          <w:lang w:eastAsia="en-US"/>
        </w:rPr>
      </w:pPr>
      <w:r>
        <w:rPr>
          <w:lang w:eastAsia="en-US"/>
        </w:rPr>
        <w:t>Maximum number of DL PRS resources in m</w:t>
      </w:r>
      <w:r w:rsidR="00AD39FC">
        <w:rPr>
          <w:lang w:eastAsia="en-US"/>
        </w:rPr>
        <w:t xml:space="preserve">easurement </w:t>
      </w:r>
      <w:r w:rsidR="00B91207">
        <w:rPr>
          <w:lang w:eastAsia="en-US"/>
        </w:rPr>
        <w:t>Con</w:t>
      </w:r>
      <w:r w:rsidR="00AD39FC">
        <w:rPr>
          <w:lang w:eastAsia="en-US"/>
        </w:rPr>
        <w:t>figuration</w:t>
      </w:r>
    </w:p>
    <w:p w:rsidR="00BD3894" w:rsidRDefault="00BD3894" w:rsidP="00F76ADF">
      <w:pPr>
        <w:rPr>
          <w:lang w:eastAsia="en-US"/>
        </w:rPr>
      </w:pPr>
      <w:r>
        <w:rPr>
          <w:lang w:eastAsia="en-US"/>
        </w:rPr>
        <w:t xml:space="preserve">For </w:t>
      </w:r>
      <w:r w:rsidR="00F76ADF">
        <w:rPr>
          <w:lang w:eastAsia="en-US"/>
        </w:rPr>
        <w:t xml:space="preserve">supporting </w:t>
      </w:r>
      <w:r>
        <w:rPr>
          <w:lang w:eastAsia="en-US"/>
        </w:rPr>
        <w:t xml:space="preserve">LTE OTDOA, </w:t>
      </w:r>
      <w:r w:rsidR="00F76ADF">
        <w:rPr>
          <w:lang w:eastAsia="en-US"/>
        </w:rPr>
        <w:t xml:space="preserve">a UE can be configured up to 3 </w:t>
      </w:r>
      <w:r>
        <w:rPr>
          <w:lang w:eastAsia="en-US"/>
        </w:rPr>
        <w:t xml:space="preserve">frequency layers </w:t>
      </w:r>
      <w:r w:rsidR="00DE37DD">
        <w:rPr>
          <w:lang w:eastAsia="en-US"/>
        </w:rPr>
        <w:t>(</w:t>
      </w:r>
      <w:proofErr w:type="spellStart"/>
      <w:r w:rsidR="00DE37DD" w:rsidRPr="00F80BCA">
        <w:rPr>
          <w:snapToGrid w:val="0"/>
        </w:rPr>
        <w:t>maxFreqLayers</w:t>
      </w:r>
      <w:proofErr w:type="spellEnd"/>
      <w:r w:rsidR="00DE37DD">
        <w:rPr>
          <w:lang w:eastAsia="en-US"/>
        </w:rPr>
        <w:t xml:space="preserve">) </w:t>
      </w:r>
      <w:r>
        <w:rPr>
          <w:lang w:eastAsia="en-US"/>
        </w:rPr>
        <w:t xml:space="preserve">and the </w:t>
      </w:r>
      <w:r w:rsidR="00F76ADF">
        <w:rPr>
          <w:lang w:eastAsia="en-US"/>
        </w:rPr>
        <w:t xml:space="preserve">up to 24 </w:t>
      </w:r>
      <w:r>
        <w:rPr>
          <w:lang w:eastAsia="en-US"/>
        </w:rPr>
        <w:t>c</w:t>
      </w:r>
      <w:r w:rsidR="00F76ADF">
        <w:rPr>
          <w:lang w:eastAsia="en-US"/>
        </w:rPr>
        <w:t>ells per frequency layers</w:t>
      </w:r>
      <w:r w:rsidR="002649BC">
        <w:rPr>
          <w:lang w:eastAsia="en-US"/>
        </w:rPr>
        <w:t xml:space="preserve">. </w:t>
      </w:r>
      <w:r w:rsidR="00F76ADF">
        <w:rPr>
          <w:lang w:eastAsia="en-US"/>
        </w:rPr>
        <w:t xml:space="preserve">For supporting </w:t>
      </w:r>
      <w:r w:rsidR="002649BC">
        <w:rPr>
          <w:lang w:eastAsia="en-US"/>
        </w:rPr>
        <w:t xml:space="preserve">NR RRM, </w:t>
      </w:r>
      <w:r w:rsidR="00F76ADF">
        <w:rPr>
          <w:lang w:eastAsia="en-US"/>
        </w:rPr>
        <w:t xml:space="preserve">a UE is required to support the </w:t>
      </w:r>
      <w:r w:rsidR="00DE37DD">
        <w:rPr>
          <w:lang w:eastAsia="en-US"/>
        </w:rPr>
        <w:t>m</w:t>
      </w:r>
      <w:r w:rsidR="00DE37DD" w:rsidRPr="00DE37DD">
        <w:rPr>
          <w:lang w:eastAsia="en-US"/>
        </w:rPr>
        <w:t xml:space="preserve">aximum </w:t>
      </w:r>
      <w:r w:rsidR="00F76ADF">
        <w:rPr>
          <w:lang w:eastAsia="en-US"/>
        </w:rPr>
        <w:t xml:space="preserve">96 </w:t>
      </w:r>
      <w:r w:rsidR="00DE37DD" w:rsidRPr="00DE37DD">
        <w:rPr>
          <w:lang w:eastAsia="en-US"/>
        </w:rPr>
        <w:t xml:space="preserve">CSI-RS resources </w:t>
      </w:r>
      <w:r w:rsidR="00F76ADF">
        <w:rPr>
          <w:lang w:eastAsia="en-US"/>
        </w:rPr>
        <w:t xml:space="preserve">per </w:t>
      </w:r>
      <w:r w:rsidR="00DE37DD" w:rsidRPr="00DE37DD">
        <w:rPr>
          <w:lang w:eastAsia="en-US"/>
        </w:rPr>
        <w:t>measurement object</w:t>
      </w:r>
      <w:r w:rsidR="00DE37DD">
        <w:rPr>
          <w:lang w:eastAsia="en-US"/>
        </w:rPr>
        <w:t>.</w:t>
      </w:r>
      <w:r w:rsidR="00E002ED">
        <w:rPr>
          <w:lang w:eastAsia="en-US"/>
        </w:rPr>
        <w:t xml:space="preserve"> In addition,</w:t>
      </w:r>
      <w:r w:rsidR="00F76ADF">
        <w:rPr>
          <w:lang w:eastAsia="en-US"/>
        </w:rPr>
        <w:t xml:space="preserve"> for NR positioning,</w:t>
      </w:r>
      <w:r w:rsidR="00E002ED">
        <w:rPr>
          <w:lang w:eastAsia="en-US"/>
        </w:rPr>
        <w:t xml:space="preserve"> it was agreed that there can be more than one </w:t>
      </w:r>
      <w:r w:rsidR="00E002ED" w:rsidRPr="00C7198B">
        <w:t xml:space="preserve">DL PRS </w:t>
      </w:r>
      <w:r w:rsidR="00E002ED">
        <w:t>resource sets per cell.</w:t>
      </w:r>
      <w:r w:rsidR="00F76ADF">
        <w:t xml:space="preserve"> Therefore, for </w:t>
      </w:r>
      <w:r w:rsidR="00F76ADF" w:rsidRPr="005D0C8A">
        <w:rPr>
          <w:lang w:eastAsia="en-US"/>
        </w:rPr>
        <w:t>UE measurement configuration</w:t>
      </w:r>
      <w:r w:rsidR="00F76ADF">
        <w:rPr>
          <w:lang w:eastAsia="en-US"/>
        </w:rPr>
        <w:t>, there is a need to define the m</w:t>
      </w:r>
      <w:r w:rsidR="00F76ADF" w:rsidRPr="005D0C8A">
        <w:rPr>
          <w:lang w:eastAsia="en-US"/>
        </w:rPr>
        <w:t xml:space="preserve">aximum number of </w:t>
      </w:r>
      <w:r w:rsidR="00F76ADF">
        <w:rPr>
          <w:lang w:eastAsia="en-US"/>
        </w:rPr>
        <w:t>frequency layers, the m</w:t>
      </w:r>
      <w:r w:rsidR="00F76ADF" w:rsidRPr="005D0C8A">
        <w:rPr>
          <w:lang w:eastAsia="en-US"/>
        </w:rPr>
        <w:t xml:space="preserve">aximum </w:t>
      </w:r>
      <w:r w:rsidR="00F76ADF">
        <w:rPr>
          <w:lang w:eastAsia="en-US"/>
        </w:rPr>
        <w:t>number of cells per frequency layer, the m</w:t>
      </w:r>
      <w:r w:rsidR="00F76ADF" w:rsidRPr="005D0C8A">
        <w:rPr>
          <w:lang w:eastAsia="en-US"/>
        </w:rPr>
        <w:t>aximum</w:t>
      </w:r>
      <w:r w:rsidR="00F76ADF">
        <w:rPr>
          <w:lang w:eastAsia="en-US"/>
        </w:rPr>
        <w:t xml:space="preserve"> number of </w:t>
      </w:r>
      <w:r w:rsidR="00F76ADF" w:rsidRPr="00C7198B">
        <w:t xml:space="preserve">DL PRS </w:t>
      </w:r>
      <w:r w:rsidR="00F76ADF">
        <w:t>resource sets per cell</w:t>
      </w:r>
      <w:r w:rsidR="00F76ADF">
        <w:rPr>
          <w:lang w:eastAsia="en-US"/>
        </w:rPr>
        <w:t>, and the m</w:t>
      </w:r>
      <w:r w:rsidR="00F76ADF" w:rsidRPr="005D0C8A">
        <w:rPr>
          <w:lang w:eastAsia="en-US"/>
        </w:rPr>
        <w:t xml:space="preserve">aximum </w:t>
      </w:r>
      <w:r w:rsidR="00F76ADF">
        <w:rPr>
          <w:lang w:eastAsia="en-US"/>
        </w:rPr>
        <w:t xml:space="preserve">number of the </w:t>
      </w:r>
      <w:r w:rsidR="00F76ADF" w:rsidRPr="00F76ADF">
        <w:rPr>
          <w:lang w:eastAsia="en-US"/>
        </w:rPr>
        <w:t>PRS</w:t>
      </w:r>
      <w:r w:rsidR="00F76ADF">
        <w:rPr>
          <w:lang w:eastAsia="en-US"/>
        </w:rPr>
        <w:t xml:space="preserve"> resources per PRS resource set for the purpose of NR positioning.</w:t>
      </w:r>
    </w:p>
    <w:p w:rsidR="00C123DD" w:rsidRPr="007325D7" w:rsidRDefault="00C123DD" w:rsidP="007325D7">
      <w:pPr>
        <w:spacing w:after="0"/>
        <w:rPr>
          <w:i/>
          <w:lang w:eastAsia="en-US"/>
        </w:rPr>
      </w:pPr>
      <w:bookmarkStart w:id="3" w:name="p3"/>
      <w:r w:rsidRPr="007325D7">
        <w:rPr>
          <w:b/>
          <w:i/>
        </w:rPr>
        <w:t xml:space="preserve">Proposal </w:t>
      </w:r>
      <w:r w:rsidRPr="007325D7">
        <w:rPr>
          <w:b/>
          <w:i/>
        </w:rPr>
        <w:fldChar w:fldCharType="begin"/>
      </w:r>
      <w:r w:rsidRPr="007325D7">
        <w:rPr>
          <w:b/>
          <w:i/>
        </w:rPr>
        <w:instrText xml:space="preserve"> SEQ Proposal \* ARABIC </w:instrText>
      </w:r>
      <w:r w:rsidRPr="007325D7">
        <w:rPr>
          <w:b/>
          <w:i/>
        </w:rPr>
        <w:fldChar w:fldCharType="separate"/>
      </w:r>
      <w:r w:rsidR="00BC29E2">
        <w:rPr>
          <w:b/>
          <w:i/>
          <w:noProof/>
        </w:rPr>
        <w:t>3</w:t>
      </w:r>
      <w:r w:rsidRPr="007325D7">
        <w:rPr>
          <w:b/>
          <w:i/>
        </w:rPr>
        <w:fldChar w:fldCharType="end"/>
      </w:r>
      <w:r w:rsidRPr="007325D7">
        <w:rPr>
          <w:b/>
          <w:i/>
        </w:rPr>
        <w:t>:</w:t>
      </w:r>
      <w:r w:rsidRPr="007325D7">
        <w:rPr>
          <w:i/>
        </w:rPr>
        <w:t xml:space="preserve">  </w:t>
      </w:r>
      <w:r w:rsidR="00364E99" w:rsidRPr="007325D7">
        <w:rPr>
          <w:i/>
          <w:lang w:eastAsia="en-US"/>
        </w:rPr>
        <w:t>For the purpose of NR positioning, UE can be configured with</w:t>
      </w:r>
      <w:r w:rsidR="00A10DB9" w:rsidRPr="007325D7">
        <w:rPr>
          <w:i/>
          <w:lang w:eastAsia="en-US"/>
        </w:rPr>
        <w:t xml:space="preserve"> DL PRS resources of</w:t>
      </w:r>
    </w:p>
    <w:p w:rsidR="00E002ED" w:rsidRPr="007325D7" w:rsidRDefault="00A10DB9" w:rsidP="007325D7">
      <w:pPr>
        <w:pStyle w:val="afb"/>
        <w:numPr>
          <w:ilvl w:val="0"/>
          <w:numId w:val="54"/>
        </w:numPr>
        <w:spacing w:before="60" w:line="288" w:lineRule="auto"/>
        <w:rPr>
          <w:i/>
        </w:rPr>
      </w:pPr>
      <w:r w:rsidRPr="007325D7">
        <w:rPr>
          <w:i/>
          <w:lang w:eastAsia="en-US"/>
        </w:rPr>
        <w:t>up to [3] frequency layers</w:t>
      </w:r>
      <w:r w:rsidR="00E002ED" w:rsidRPr="007325D7">
        <w:rPr>
          <w:i/>
          <w:lang w:eastAsia="en-US"/>
        </w:rPr>
        <w:t>;</w:t>
      </w:r>
    </w:p>
    <w:p w:rsidR="00E002ED" w:rsidRPr="007325D7" w:rsidRDefault="00601847" w:rsidP="007325D7">
      <w:pPr>
        <w:pStyle w:val="afb"/>
        <w:numPr>
          <w:ilvl w:val="0"/>
          <w:numId w:val="54"/>
        </w:numPr>
        <w:spacing w:before="60" w:line="288" w:lineRule="auto"/>
        <w:rPr>
          <w:i/>
        </w:rPr>
      </w:pPr>
      <w:r w:rsidRPr="007325D7">
        <w:rPr>
          <w:i/>
          <w:lang w:eastAsia="en-US"/>
        </w:rPr>
        <w:t xml:space="preserve">up </w:t>
      </w:r>
      <w:r w:rsidR="00E002ED" w:rsidRPr="007325D7">
        <w:rPr>
          <w:i/>
          <w:lang w:eastAsia="en-US"/>
        </w:rPr>
        <w:t xml:space="preserve">to </w:t>
      </w:r>
      <w:r w:rsidR="00A10DB9" w:rsidRPr="007325D7">
        <w:rPr>
          <w:i/>
          <w:lang w:eastAsia="en-US"/>
        </w:rPr>
        <w:t>[</w:t>
      </w:r>
      <w:r w:rsidR="00E002ED" w:rsidRPr="007325D7">
        <w:rPr>
          <w:i/>
          <w:lang w:eastAsia="en-US"/>
        </w:rPr>
        <w:t>24</w:t>
      </w:r>
      <w:r w:rsidR="00A10DB9" w:rsidRPr="007325D7">
        <w:rPr>
          <w:i/>
          <w:lang w:eastAsia="en-US"/>
        </w:rPr>
        <w:t>]</w:t>
      </w:r>
      <w:r w:rsidR="00E002ED" w:rsidRPr="007325D7">
        <w:rPr>
          <w:i/>
          <w:lang w:eastAsia="en-US"/>
        </w:rPr>
        <w:t xml:space="preserve"> cells (TRPs) per frequency layer;</w:t>
      </w:r>
    </w:p>
    <w:p w:rsidR="00E002ED" w:rsidRPr="007325D7" w:rsidRDefault="00601847" w:rsidP="007325D7">
      <w:pPr>
        <w:pStyle w:val="afb"/>
        <w:numPr>
          <w:ilvl w:val="0"/>
          <w:numId w:val="54"/>
        </w:numPr>
        <w:spacing w:before="60" w:line="288" w:lineRule="auto"/>
        <w:rPr>
          <w:i/>
        </w:rPr>
      </w:pPr>
      <w:r w:rsidRPr="007325D7">
        <w:rPr>
          <w:i/>
          <w:lang w:eastAsia="en-US"/>
        </w:rPr>
        <w:t xml:space="preserve">up </w:t>
      </w:r>
      <w:r w:rsidR="00E002ED" w:rsidRPr="007325D7">
        <w:rPr>
          <w:i/>
          <w:lang w:eastAsia="en-US"/>
        </w:rPr>
        <w:t xml:space="preserve">to </w:t>
      </w:r>
      <w:r w:rsidR="00A10DB9" w:rsidRPr="007325D7">
        <w:rPr>
          <w:i/>
          <w:lang w:eastAsia="en-US"/>
        </w:rPr>
        <w:t>[</w:t>
      </w:r>
      <w:r w:rsidR="00E002ED" w:rsidRPr="007325D7">
        <w:rPr>
          <w:i/>
          <w:lang w:eastAsia="en-US"/>
        </w:rPr>
        <w:t>3</w:t>
      </w:r>
      <w:r w:rsidR="00A10DB9" w:rsidRPr="007325D7">
        <w:rPr>
          <w:i/>
          <w:lang w:eastAsia="en-US"/>
        </w:rPr>
        <w:t>]</w:t>
      </w:r>
      <w:r w:rsidR="00E002ED" w:rsidRPr="007325D7">
        <w:rPr>
          <w:i/>
          <w:lang w:eastAsia="en-US"/>
        </w:rPr>
        <w:t xml:space="preserve"> </w:t>
      </w:r>
      <w:r w:rsidR="00E002ED" w:rsidRPr="007325D7">
        <w:rPr>
          <w:i/>
        </w:rPr>
        <w:t>DL PRS resource sets per cell;</w:t>
      </w:r>
    </w:p>
    <w:p w:rsidR="00E002ED" w:rsidRPr="007325D7" w:rsidRDefault="00601847" w:rsidP="007325D7">
      <w:pPr>
        <w:pStyle w:val="afb"/>
        <w:numPr>
          <w:ilvl w:val="0"/>
          <w:numId w:val="54"/>
        </w:numPr>
        <w:spacing w:before="60" w:line="288" w:lineRule="auto"/>
        <w:rPr>
          <w:i/>
        </w:rPr>
      </w:pPr>
      <w:r w:rsidRPr="007325D7">
        <w:rPr>
          <w:i/>
          <w:lang w:eastAsia="en-US"/>
        </w:rPr>
        <w:t xml:space="preserve">up to </w:t>
      </w:r>
      <w:r w:rsidR="00A10DB9" w:rsidRPr="007325D7">
        <w:rPr>
          <w:i/>
          <w:lang w:eastAsia="en-US"/>
        </w:rPr>
        <w:t>[</w:t>
      </w:r>
      <w:r w:rsidR="00E002ED" w:rsidRPr="007325D7">
        <w:rPr>
          <w:i/>
          <w:lang w:eastAsia="en-US"/>
        </w:rPr>
        <w:t>96</w:t>
      </w:r>
      <w:r w:rsidR="00A10DB9" w:rsidRPr="007325D7">
        <w:rPr>
          <w:i/>
          <w:lang w:eastAsia="en-US"/>
        </w:rPr>
        <w:t>]</w:t>
      </w:r>
      <w:r w:rsidR="00E002ED" w:rsidRPr="007325D7">
        <w:rPr>
          <w:i/>
          <w:lang w:eastAsia="en-US"/>
        </w:rPr>
        <w:t xml:space="preserve"> </w:t>
      </w:r>
      <w:r w:rsidR="00E002ED" w:rsidRPr="007325D7">
        <w:rPr>
          <w:i/>
        </w:rPr>
        <w:t xml:space="preserve">DL PRS resources per PRS </w:t>
      </w:r>
      <w:r w:rsidR="00A10DB9" w:rsidRPr="007325D7">
        <w:rPr>
          <w:i/>
        </w:rPr>
        <w:t>resource set</w:t>
      </w:r>
    </w:p>
    <w:bookmarkEnd w:id="3"/>
    <w:p w:rsidR="00E002ED" w:rsidRDefault="00E002ED" w:rsidP="00E002ED">
      <w:pPr>
        <w:pStyle w:val="afb"/>
        <w:spacing w:before="60" w:after="60" w:line="288" w:lineRule="auto"/>
      </w:pPr>
    </w:p>
    <w:p w:rsidR="00B91207" w:rsidRDefault="004D75F6" w:rsidP="00B91207">
      <w:pPr>
        <w:pStyle w:val="30"/>
        <w:rPr>
          <w:lang w:eastAsia="en-US"/>
        </w:rPr>
      </w:pPr>
      <w:r>
        <w:rPr>
          <w:lang w:eastAsia="en-US"/>
        </w:rPr>
        <w:t>Maximum number of m</w:t>
      </w:r>
      <w:r w:rsidR="00F65DED">
        <w:rPr>
          <w:lang w:eastAsia="en-US"/>
        </w:rPr>
        <w:t>easurement</w:t>
      </w:r>
      <w:r>
        <w:rPr>
          <w:lang w:eastAsia="en-US"/>
        </w:rPr>
        <w:t>s</w:t>
      </w:r>
      <w:r w:rsidR="00FD1244">
        <w:rPr>
          <w:lang w:eastAsia="en-US"/>
        </w:rPr>
        <w:t xml:space="preserve"> in </w:t>
      </w:r>
      <w:r w:rsidR="00B24DA2">
        <w:rPr>
          <w:lang w:eastAsia="en-US"/>
        </w:rPr>
        <w:t xml:space="preserve">UE </w:t>
      </w:r>
      <w:r w:rsidR="00FD1244">
        <w:rPr>
          <w:lang w:eastAsia="en-US"/>
        </w:rPr>
        <w:t>measurement report</w:t>
      </w:r>
    </w:p>
    <w:p w:rsidR="00F65DED" w:rsidRDefault="00F65DED" w:rsidP="00F65DED">
      <w:pPr>
        <w:rPr>
          <w:lang w:eastAsia="en-US"/>
        </w:rPr>
      </w:pPr>
      <w:r>
        <w:rPr>
          <w:lang w:eastAsia="en-US"/>
        </w:rPr>
        <w:t>Based on the configured DL PRS resources, the UE detects the DL PRS signals and provides the UE measurements. There is a need to define the maximum number of measurements in one measurement report. Based on previous discussion of the maximum configured DL PRS resources, we propose:</w:t>
      </w:r>
    </w:p>
    <w:p w:rsidR="00F65DED" w:rsidRPr="007325D7" w:rsidRDefault="00F65DED" w:rsidP="00F65DED">
      <w:pPr>
        <w:rPr>
          <w:i/>
        </w:rPr>
      </w:pPr>
      <w:bookmarkStart w:id="4" w:name="p4"/>
      <w:r w:rsidRPr="007325D7">
        <w:rPr>
          <w:b/>
          <w:i/>
        </w:rPr>
        <w:t xml:space="preserve">Proposal </w:t>
      </w:r>
      <w:r w:rsidRPr="007325D7">
        <w:rPr>
          <w:b/>
          <w:i/>
        </w:rPr>
        <w:fldChar w:fldCharType="begin"/>
      </w:r>
      <w:r w:rsidRPr="007325D7">
        <w:rPr>
          <w:b/>
          <w:i/>
        </w:rPr>
        <w:instrText xml:space="preserve"> SEQ Proposal \* ARABIC </w:instrText>
      </w:r>
      <w:r w:rsidRPr="007325D7">
        <w:rPr>
          <w:b/>
          <w:i/>
        </w:rPr>
        <w:fldChar w:fldCharType="separate"/>
      </w:r>
      <w:r w:rsidR="00BC29E2">
        <w:rPr>
          <w:b/>
          <w:i/>
          <w:noProof/>
        </w:rPr>
        <w:t>4</w:t>
      </w:r>
      <w:r w:rsidRPr="007325D7">
        <w:rPr>
          <w:b/>
          <w:i/>
        </w:rPr>
        <w:fldChar w:fldCharType="end"/>
      </w:r>
      <w:r w:rsidRPr="007325D7">
        <w:rPr>
          <w:b/>
          <w:i/>
        </w:rPr>
        <w:t>:</w:t>
      </w:r>
      <w:r w:rsidRPr="007325D7">
        <w:rPr>
          <w:i/>
        </w:rPr>
        <w:t xml:space="preserve">  UE </w:t>
      </w:r>
      <w:r w:rsidR="00B24DA2" w:rsidRPr="007325D7">
        <w:rPr>
          <w:i/>
        </w:rPr>
        <w:t>should support</w:t>
      </w:r>
      <w:r w:rsidRPr="007325D7">
        <w:rPr>
          <w:i/>
          <w:lang w:eastAsia="en-US"/>
        </w:rPr>
        <w:t xml:space="preserve"> reporting </w:t>
      </w:r>
      <w:r w:rsidRPr="007325D7">
        <w:rPr>
          <w:i/>
        </w:rPr>
        <w:t xml:space="preserve">DL PRS RSTD, UE </w:t>
      </w:r>
      <w:proofErr w:type="spellStart"/>
      <w:r w:rsidRPr="007325D7">
        <w:rPr>
          <w:i/>
        </w:rPr>
        <w:t>Tx</w:t>
      </w:r>
      <w:proofErr w:type="spellEnd"/>
      <w:r w:rsidRPr="007325D7">
        <w:rPr>
          <w:i/>
        </w:rPr>
        <w:t>-Rx time difference</w:t>
      </w:r>
      <w:r w:rsidR="00434E92">
        <w:rPr>
          <w:i/>
        </w:rPr>
        <w:t>,</w:t>
      </w:r>
      <w:r w:rsidRPr="007325D7">
        <w:rPr>
          <w:i/>
        </w:rPr>
        <w:t xml:space="preserve"> and DL PRS RSRP </w:t>
      </w:r>
      <w:r w:rsidR="00B24DA2" w:rsidRPr="007325D7">
        <w:rPr>
          <w:i/>
        </w:rPr>
        <w:t xml:space="preserve">simultaneously </w:t>
      </w:r>
      <w:r w:rsidRPr="007325D7">
        <w:rPr>
          <w:i/>
        </w:rPr>
        <w:t xml:space="preserve">in one measurement report or separately in </w:t>
      </w:r>
      <w:r w:rsidR="00B24DA2" w:rsidRPr="007325D7">
        <w:rPr>
          <w:i/>
        </w:rPr>
        <w:t>individual measurement reports, based on the request from the network</w:t>
      </w:r>
    </w:p>
    <w:p w:rsidR="00F65DED" w:rsidRPr="007325D7" w:rsidRDefault="00F65DED" w:rsidP="00F65DED">
      <w:pPr>
        <w:rPr>
          <w:i/>
        </w:rPr>
      </w:pPr>
      <w:bookmarkStart w:id="5" w:name="p5"/>
      <w:bookmarkEnd w:id="4"/>
      <w:r w:rsidRPr="007325D7">
        <w:rPr>
          <w:b/>
          <w:i/>
        </w:rPr>
        <w:t xml:space="preserve">Proposal </w:t>
      </w:r>
      <w:r w:rsidRPr="007325D7">
        <w:rPr>
          <w:b/>
          <w:i/>
        </w:rPr>
        <w:fldChar w:fldCharType="begin"/>
      </w:r>
      <w:r w:rsidRPr="007325D7">
        <w:rPr>
          <w:b/>
          <w:i/>
        </w:rPr>
        <w:instrText xml:space="preserve"> SEQ Proposal \* ARABIC </w:instrText>
      </w:r>
      <w:r w:rsidRPr="007325D7">
        <w:rPr>
          <w:b/>
          <w:i/>
        </w:rPr>
        <w:fldChar w:fldCharType="separate"/>
      </w:r>
      <w:r w:rsidR="00BC29E2">
        <w:rPr>
          <w:b/>
          <w:i/>
          <w:noProof/>
        </w:rPr>
        <w:t>5</w:t>
      </w:r>
      <w:r w:rsidRPr="007325D7">
        <w:rPr>
          <w:b/>
          <w:i/>
        </w:rPr>
        <w:fldChar w:fldCharType="end"/>
      </w:r>
      <w:r w:rsidRPr="007325D7">
        <w:rPr>
          <w:b/>
          <w:i/>
        </w:rPr>
        <w:t>:</w:t>
      </w:r>
      <w:r w:rsidRPr="007325D7">
        <w:rPr>
          <w:i/>
        </w:rPr>
        <w:t xml:space="preserve"> </w:t>
      </w:r>
      <w:r w:rsidR="00AD39FC" w:rsidRPr="007325D7">
        <w:rPr>
          <w:i/>
        </w:rPr>
        <w:t xml:space="preserve">UE should support </w:t>
      </w:r>
      <w:r w:rsidR="001E2562" w:rsidRPr="007325D7">
        <w:rPr>
          <w:i/>
          <w:lang w:eastAsia="en-US"/>
        </w:rPr>
        <w:t>reporting D</w:t>
      </w:r>
      <w:r w:rsidR="001E2562" w:rsidRPr="007325D7">
        <w:rPr>
          <w:i/>
        </w:rPr>
        <w:t xml:space="preserve">L PRS RSTD, UE </w:t>
      </w:r>
      <w:proofErr w:type="spellStart"/>
      <w:r w:rsidR="001E2562" w:rsidRPr="007325D7">
        <w:rPr>
          <w:i/>
        </w:rPr>
        <w:t>Tx</w:t>
      </w:r>
      <w:proofErr w:type="spellEnd"/>
      <w:r w:rsidR="001E2562" w:rsidRPr="007325D7">
        <w:rPr>
          <w:i/>
        </w:rPr>
        <w:t xml:space="preserve">-Rx time difference and DL PRS RSRP </w:t>
      </w:r>
      <w:r w:rsidR="001E2562" w:rsidRPr="007325D7">
        <w:rPr>
          <w:i/>
          <w:lang w:eastAsia="en-US"/>
        </w:rPr>
        <w:t>measure</w:t>
      </w:r>
      <w:r w:rsidR="00131EDA" w:rsidRPr="007325D7">
        <w:rPr>
          <w:i/>
          <w:lang w:eastAsia="en-US"/>
        </w:rPr>
        <w:t xml:space="preserve">d from </w:t>
      </w:r>
    </w:p>
    <w:p w:rsidR="001E2562" w:rsidRPr="007325D7" w:rsidRDefault="001E2562" w:rsidP="001E2562">
      <w:pPr>
        <w:pStyle w:val="afb"/>
        <w:numPr>
          <w:ilvl w:val="0"/>
          <w:numId w:val="54"/>
        </w:numPr>
        <w:spacing w:before="60" w:after="60" w:line="288" w:lineRule="auto"/>
        <w:rPr>
          <w:i/>
        </w:rPr>
      </w:pPr>
      <w:r w:rsidRPr="007325D7">
        <w:rPr>
          <w:i/>
          <w:lang w:eastAsia="en-US"/>
        </w:rPr>
        <w:t xml:space="preserve">up to </w:t>
      </w:r>
      <w:r w:rsidR="00A10DB9" w:rsidRPr="007325D7">
        <w:rPr>
          <w:i/>
          <w:lang w:eastAsia="en-US"/>
        </w:rPr>
        <w:t>[</w:t>
      </w:r>
      <w:r w:rsidRPr="007325D7">
        <w:rPr>
          <w:i/>
          <w:lang w:eastAsia="en-US"/>
        </w:rPr>
        <w:t>3</w:t>
      </w:r>
      <w:r w:rsidR="00A10DB9" w:rsidRPr="007325D7">
        <w:rPr>
          <w:i/>
          <w:lang w:eastAsia="en-US"/>
        </w:rPr>
        <w:t>]</w:t>
      </w:r>
      <w:r w:rsidRPr="007325D7">
        <w:rPr>
          <w:i/>
          <w:lang w:eastAsia="en-US"/>
        </w:rPr>
        <w:t xml:space="preserve"> frequency layers</w:t>
      </w:r>
    </w:p>
    <w:p w:rsidR="001E2562" w:rsidRPr="007325D7" w:rsidRDefault="001E2562" w:rsidP="001E2562">
      <w:pPr>
        <w:pStyle w:val="afb"/>
        <w:numPr>
          <w:ilvl w:val="0"/>
          <w:numId w:val="54"/>
        </w:numPr>
        <w:spacing w:before="60" w:after="60" w:line="288" w:lineRule="auto"/>
        <w:rPr>
          <w:i/>
        </w:rPr>
      </w:pPr>
      <w:r w:rsidRPr="007325D7">
        <w:rPr>
          <w:i/>
          <w:lang w:eastAsia="en-US"/>
        </w:rPr>
        <w:t xml:space="preserve">up to </w:t>
      </w:r>
      <w:r w:rsidR="00A10DB9" w:rsidRPr="007325D7">
        <w:rPr>
          <w:i/>
          <w:lang w:eastAsia="en-US"/>
        </w:rPr>
        <w:t>[</w:t>
      </w:r>
      <w:r w:rsidRPr="007325D7">
        <w:rPr>
          <w:i/>
          <w:lang w:eastAsia="en-US"/>
        </w:rPr>
        <w:t>12</w:t>
      </w:r>
      <w:r w:rsidR="00A10DB9" w:rsidRPr="007325D7">
        <w:rPr>
          <w:i/>
          <w:lang w:eastAsia="en-US"/>
        </w:rPr>
        <w:t>]</w:t>
      </w:r>
      <w:r w:rsidRPr="007325D7">
        <w:rPr>
          <w:i/>
          <w:lang w:eastAsia="en-US"/>
        </w:rPr>
        <w:t xml:space="preserve"> cells (TRPs) per frequency layer</w:t>
      </w:r>
    </w:p>
    <w:p w:rsidR="001E2562" w:rsidRPr="007325D7" w:rsidRDefault="001E2562" w:rsidP="001E2562">
      <w:pPr>
        <w:pStyle w:val="afb"/>
        <w:numPr>
          <w:ilvl w:val="0"/>
          <w:numId w:val="54"/>
        </w:numPr>
        <w:spacing w:before="60" w:after="60" w:line="288" w:lineRule="auto"/>
        <w:rPr>
          <w:i/>
        </w:rPr>
      </w:pPr>
      <w:r w:rsidRPr="007325D7">
        <w:rPr>
          <w:i/>
          <w:lang w:eastAsia="en-US"/>
        </w:rPr>
        <w:t xml:space="preserve">up to </w:t>
      </w:r>
      <w:r w:rsidR="00A10DB9" w:rsidRPr="007325D7">
        <w:rPr>
          <w:i/>
          <w:lang w:eastAsia="en-US"/>
        </w:rPr>
        <w:t>[</w:t>
      </w:r>
      <w:r w:rsidRPr="007325D7">
        <w:rPr>
          <w:i/>
          <w:lang w:eastAsia="en-US"/>
        </w:rPr>
        <w:t>1</w:t>
      </w:r>
      <w:r w:rsidR="00A10DB9" w:rsidRPr="007325D7">
        <w:rPr>
          <w:i/>
          <w:lang w:eastAsia="en-US"/>
        </w:rPr>
        <w:t>]</w:t>
      </w:r>
      <w:r w:rsidRPr="007325D7">
        <w:rPr>
          <w:i/>
          <w:lang w:eastAsia="en-US"/>
        </w:rPr>
        <w:t xml:space="preserve"> </w:t>
      </w:r>
      <w:r w:rsidRPr="007325D7">
        <w:rPr>
          <w:i/>
        </w:rPr>
        <w:t>DL PRS resource sets per cell</w:t>
      </w:r>
    </w:p>
    <w:p w:rsidR="00832915" w:rsidRPr="007325D7" w:rsidRDefault="001E2562" w:rsidP="00832915">
      <w:pPr>
        <w:pStyle w:val="afb"/>
        <w:numPr>
          <w:ilvl w:val="0"/>
          <w:numId w:val="54"/>
        </w:numPr>
        <w:spacing w:before="60" w:after="60" w:line="288" w:lineRule="auto"/>
        <w:rPr>
          <w:i/>
        </w:rPr>
      </w:pPr>
      <w:r w:rsidRPr="007325D7">
        <w:rPr>
          <w:i/>
          <w:lang w:eastAsia="en-US"/>
        </w:rPr>
        <w:t xml:space="preserve">up to </w:t>
      </w:r>
      <w:r w:rsidR="00A10DB9" w:rsidRPr="007325D7">
        <w:rPr>
          <w:i/>
          <w:lang w:eastAsia="en-US"/>
        </w:rPr>
        <w:t>[</w:t>
      </w:r>
      <w:r w:rsidRPr="007325D7">
        <w:rPr>
          <w:i/>
          <w:lang w:eastAsia="en-US"/>
        </w:rPr>
        <w:t>3</w:t>
      </w:r>
      <w:r w:rsidR="00A10DB9" w:rsidRPr="007325D7">
        <w:rPr>
          <w:i/>
          <w:lang w:eastAsia="en-US"/>
        </w:rPr>
        <w:t>]</w:t>
      </w:r>
      <w:r w:rsidRPr="007325D7">
        <w:rPr>
          <w:i/>
          <w:lang w:eastAsia="en-US"/>
        </w:rPr>
        <w:t xml:space="preserve"> </w:t>
      </w:r>
      <w:r w:rsidRPr="007325D7">
        <w:rPr>
          <w:i/>
        </w:rPr>
        <w:t xml:space="preserve">DL PRS resources per </w:t>
      </w:r>
      <w:r w:rsidR="00131EDA" w:rsidRPr="007325D7">
        <w:rPr>
          <w:i/>
        </w:rPr>
        <w:t>DL PRS resource set/per cell</w:t>
      </w:r>
    </w:p>
    <w:bookmarkEnd w:id="5"/>
    <w:p w:rsidR="00832915" w:rsidRDefault="00832915" w:rsidP="00832915">
      <w:pPr>
        <w:pStyle w:val="afb"/>
        <w:spacing w:before="60" w:after="60" w:line="288" w:lineRule="auto"/>
      </w:pPr>
    </w:p>
    <w:p w:rsidR="0051439E" w:rsidRDefault="00A10DB9" w:rsidP="0051439E">
      <w:pPr>
        <w:pStyle w:val="30"/>
        <w:rPr>
          <w:lang w:eastAsia="en-US"/>
        </w:rPr>
      </w:pPr>
      <w:r>
        <w:rPr>
          <w:lang w:eastAsia="en-US"/>
        </w:rPr>
        <w:t xml:space="preserve">Information elements </w:t>
      </w:r>
      <w:r w:rsidR="0051439E">
        <w:rPr>
          <w:lang w:eastAsia="en-US"/>
        </w:rPr>
        <w:t>in a measurement report</w:t>
      </w:r>
    </w:p>
    <w:p w:rsidR="0032349A" w:rsidRDefault="0032349A" w:rsidP="00832915">
      <w:pPr>
        <w:spacing w:before="60" w:after="60" w:line="288" w:lineRule="auto"/>
        <w:rPr>
          <w:lang w:eastAsia="en-US"/>
        </w:rPr>
      </w:pPr>
      <w:r>
        <w:rPr>
          <w:lang w:eastAsia="zh-CN"/>
        </w:rPr>
        <w:t xml:space="preserve">A </w:t>
      </w:r>
      <w:r>
        <w:rPr>
          <w:rFonts w:hint="eastAsia"/>
          <w:lang w:eastAsia="zh-CN"/>
        </w:rPr>
        <w:t xml:space="preserve">UE </w:t>
      </w:r>
      <w:r>
        <w:rPr>
          <w:lang w:eastAsia="zh-CN"/>
        </w:rPr>
        <w:t>may</w:t>
      </w:r>
      <w:r>
        <w:rPr>
          <w:rFonts w:hint="eastAsia"/>
          <w:lang w:eastAsia="zh-CN"/>
        </w:rPr>
        <w:t xml:space="preserve"> be configured with multiple DL PRS </w:t>
      </w:r>
      <w:r>
        <w:rPr>
          <w:lang w:eastAsia="zh-CN"/>
        </w:rPr>
        <w:t>r</w:t>
      </w:r>
      <w:r>
        <w:rPr>
          <w:rFonts w:hint="eastAsia"/>
          <w:lang w:eastAsia="zh-CN"/>
        </w:rPr>
        <w:t xml:space="preserve">esource </w:t>
      </w:r>
      <w:r>
        <w:rPr>
          <w:lang w:eastAsia="zh-CN"/>
        </w:rPr>
        <w:t>s</w:t>
      </w:r>
      <w:r>
        <w:rPr>
          <w:rFonts w:hint="eastAsia"/>
          <w:lang w:eastAsia="zh-CN"/>
        </w:rPr>
        <w:t>ets for measurement</w:t>
      </w:r>
      <w:r>
        <w:rPr>
          <w:lang w:eastAsia="zh-CN"/>
        </w:rPr>
        <w:t>, and each r</w:t>
      </w:r>
      <w:r w:rsidDel="00115756">
        <w:rPr>
          <w:rFonts w:hint="eastAsia"/>
          <w:lang w:eastAsia="zh-CN"/>
        </w:rPr>
        <w:t xml:space="preserve">esource </w:t>
      </w:r>
      <w:r>
        <w:rPr>
          <w:lang w:eastAsia="zh-CN"/>
        </w:rPr>
        <w:t>s</w:t>
      </w:r>
      <w:r w:rsidDel="00115756">
        <w:rPr>
          <w:rFonts w:hint="eastAsia"/>
          <w:lang w:eastAsia="zh-CN"/>
        </w:rPr>
        <w:t xml:space="preserve">et </w:t>
      </w:r>
      <w:r>
        <w:rPr>
          <w:lang w:eastAsia="zh-CN"/>
        </w:rPr>
        <w:t xml:space="preserve">may </w:t>
      </w:r>
      <w:r w:rsidDel="00115756">
        <w:rPr>
          <w:rFonts w:hint="eastAsia"/>
          <w:lang w:eastAsia="zh-CN"/>
        </w:rPr>
        <w:t xml:space="preserve">include multiple PRS resources, </w:t>
      </w:r>
      <w:r>
        <w:rPr>
          <w:lang w:eastAsia="zh-CN"/>
        </w:rPr>
        <w:t xml:space="preserve">when </w:t>
      </w:r>
      <w:r w:rsidDel="00115756">
        <w:rPr>
          <w:lang w:eastAsia="en-US"/>
        </w:rPr>
        <w:t xml:space="preserve">DL </w:t>
      </w:r>
      <w:r w:rsidRPr="004227D7" w:rsidDel="00115756">
        <w:rPr>
          <w:lang w:eastAsia="en-US"/>
        </w:rPr>
        <w:t xml:space="preserve">PRS </w:t>
      </w:r>
      <w:r>
        <w:rPr>
          <w:lang w:eastAsia="en-US"/>
        </w:rPr>
        <w:t xml:space="preserve">signals </w:t>
      </w:r>
      <w:r w:rsidRPr="004227D7" w:rsidDel="00115756">
        <w:rPr>
          <w:lang w:eastAsia="en-US"/>
        </w:rPr>
        <w:t xml:space="preserve">from a </w:t>
      </w:r>
      <w:r w:rsidDel="00115756">
        <w:rPr>
          <w:rFonts w:hint="eastAsia"/>
          <w:lang w:eastAsia="zh-CN"/>
        </w:rPr>
        <w:t>TRP</w:t>
      </w:r>
      <w:r w:rsidRPr="004227D7" w:rsidDel="00115756">
        <w:rPr>
          <w:lang w:eastAsia="en-US"/>
        </w:rPr>
        <w:t xml:space="preserve"> </w:t>
      </w:r>
      <w:r>
        <w:rPr>
          <w:lang w:eastAsia="en-US"/>
        </w:rPr>
        <w:t>are</w:t>
      </w:r>
      <w:r w:rsidRPr="004227D7" w:rsidDel="00115756">
        <w:rPr>
          <w:lang w:eastAsia="en-US"/>
        </w:rPr>
        <w:t xml:space="preserve"> transmitted in different beams</w:t>
      </w:r>
      <w:r w:rsidDel="00115756">
        <w:rPr>
          <w:lang w:eastAsia="en-US"/>
        </w:rPr>
        <w:t>, and each of the PRS beam</w:t>
      </w:r>
      <w:r>
        <w:rPr>
          <w:lang w:eastAsia="en-US"/>
        </w:rPr>
        <w:t>s</w:t>
      </w:r>
      <w:r w:rsidDel="00115756">
        <w:rPr>
          <w:lang w:eastAsia="en-US"/>
        </w:rPr>
        <w:t xml:space="preserve"> is </w:t>
      </w:r>
      <w:r w:rsidRPr="004227D7" w:rsidDel="00115756">
        <w:rPr>
          <w:lang w:eastAsia="en-US"/>
        </w:rPr>
        <w:t xml:space="preserve">identified with </w:t>
      </w:r>
      <w:r w:rsidDel="00115756">
        <w:rPr>
          <w:lang w:eastAsia="en-US"/>
        </w:rPr>
        <w:t>a</w:t>
      </w:r>
      <w:r w:rsidRPr="004227D7" w:rsidDel="00115756">
        <w:rPr>
          <w:lang w:eastAsia="en-US"/>
        </w:rPr>
        <w:t xml:space="preserve"> PRS </w:t>
      </w:r>
      <w:r>
        <w:rPr>
          <w:lang w:eastAsia="en-US"/>
        </w:rPr>
        <w:t>r</w:t>
      </w:r>
      <w:r w:rsidDel="00115756">
        <w:rPr>
          <w:rFonts w:hint="eastAsia"/>
          <w:lang w:eastAsia="zh-CN"/>
        </w:rPr>
        <w:t>esource ID</w:t>
      </w:r>
      <w:r w:rsidRPr="004227D7" w:rsidDel="00115756">
        <w:rPr>
          <w:lang w:eastAsia="en-US"/>
        </w:rPr>
        <w:t xml:space="preserve">. </w:t>
      </w:r>
      <w:r>
        <w:rPr>
          <w:lang w:eastAsia="en-US"/>
        </w:rPr>
        <w:t>T</w:t>
      </w:r>
      <w:r w:rsidRPr="004227D7">
        <w:rPr>
          <w:lang w:eastAsia="en-US"/>
        </w:rPr>
        <w:t xml:space="preserve">he PRS RSRP measured among the </w:t>
      </w:r>
      <w:r>
        <w:rPr>
          <w:lang w:eastAsia="en-US"/>
        </w:rPr>
        <w:t xml:space="preserve">DL </w:t>
      </w:r>
      <w:r w:rsidRPr="004227D7">
        <w:rPr>
          <w:lang w:eastAsia="en-US"/>
        </w:rPr>
        <w:t xml:space="preserve">PRSs corresponding to the same PRS </w:t>
      </w:r>
      <w:r>
        <w:rPr>
          <w:lang w:eastAsia="en-US"/>
        </w:rPr>
        <w:t>r</w:t>
      </w:r>
      <w:r w:rsidDel="00115756">
        <w:rPr>
          <w:rFonts w:hint="eastAsia"/>
          <w:lang w:eastAsia="zh-CN"/>
        </w:rPr>
        <w:t xml:space="preserve">esource </w:t>
      </w:r>
      <w:r>
        <w:rPr>
          <w:rFonts w:hint="eastAsia"/>
          <w:lang w:eastAsia="zh-CN"/>
        </w:rPr>
        <w:t>ID</w:t>
      </w:r>
      <w:r w:rsidRPr="004227D7">
        <w:rPr>
          <w:lang w:eastAsia="en-US"/>
        </w:rPr>
        <w:t xml:space="preserve"> and the same </w:t>
      </w:r>
      <w:r>
        <w:rPr>
          <w:lang w:eastAsia="en-US"/>
        </w:rPr>
        <w:t>r</w:t>
      </w:r>
      <w:r w:rsidDel="00115756">
        <w:rPr>
          <w:rFonts w:hint="eastAsia"/>
          <w:lang w:eastAsia="zh-CN"/>
        </w:rPr>
        <w:t xml:space="preserve">esource </w:t>
      </w:r>
      <w:r>
        <w:rPr>
          <w:lang w:eastAsia="zh-CN"/>
        </w:rPr>
        <w:t>s</w:t>
      </w:r>
      <w:r>
        <w:rPr>
          <w:rFonts w:hint="eastAsia"/>
          <w:lang w:eastAsia="zh-CN"/>
        </w:rPr>
        <w:t>et ID</w:t>
      </w:r>
      <w:r w:rsidRPr="004227D7">
        <w:rPr>
          <w:lang w:eastAsia="en-US"/>
        </w:rPr>
        <w:t xml:space="preserve"> </w:t>
      </w:r>
      <w:r>
        <w:rPr>
          <w:lang w:eastAsia="en-US"/>
        </w:rPr>
        <w:t>may</w:t>
      </w:r>
      <w:r w:rsidRPr="004227D7">
        <w:rPr>
          <w:lang w:eastAsia="en-US"/>
        </w:rPr>
        <w:t xml:space="preserve"> be combined. </w:t>
      </w:r>
      <w:r>
        <w:rPr>
          <w:rFonts w:hint="eastAsia"/>
          <w:lang w:eastAsia="zh-CN"/>
        </w:rPr>
        <w:t xml:space="preserve">To identify a certain beam of a </w:t>
      </w:r>
      <w:r>
        <w:rPr>
          <w:lang w:eastAsia="zh-CN"/>
        </w:rPr>
        <w:t>certain</w:t>
      </w:r>
      <w:r>
        <w:rPr>
          <w:rFonts w:hint="eastAsia"/>
          <w:lang w:eastAsia="zh-CN"/>
        </w:rPr>
        <w:t xml:space="preserve"> TRP, t</w:t>
      </w:r>
      <w:r w:rsidRPr="004227D7">
        <w:rPr>
          <w:lang w:eastAsia="en-US"/>
        </w:rPr>
        <w:t xml:space="preserve">he </w:t>
      </w:r>
      <w:r>
        <w:rPr>
          <w:lang w:eastAsia="en-US"/>
        </w:rPr>
        <w:t>UE</w:t>
      </w:r>
      <w:r w:rsidRPr="004227D7">
        <w:rPr>
          <w:lang w:eastAsia="en-US"/>
        </w:rPr>
        <w:t xml:space="preserve"> measurement reporting should be associated with</w:t>
      </w:r>
      <w:r>
        <w:rPr>
          <w:rFonts w:hint="eastAsia"/>
          <w:lang w:eastAsia="zh-CN"/>
        </w:rPr>
        <w:t xml:space="preserve"> both</w:t>
      </w:r>
      <w:r>
        <w:rPr>
          <w:lang w:eastAsia="en-US"/>
        </w:rPr>
        <w:t xml:space="preserve"> PRS r</w:t>
      </w:r>
      <w:r w:rsidDel="00115756">
        <w:rPr>
          <w:rFonts w:hint="eastAsia"/>
          <w:lang w:eastAsia="zh-CN"/>
        </w:rPr>
        <w:t xml:space="preserve">esource </w:t>
      </w:r>
      <w:r>
        <w:rPr>
          <w:rFonts w:hint="eastAsia"/>
          <w:lang w:eastAsia="zh-CN"/>
        </w:rPr>
        <w:t>ID</w:t>
      </w:r>
      <w:r>
        <w:rPr>
          <w:lang w:eastAsia="en-US"/>
        </w:rPr>
        <w:t xml:space="preserve"> and the </w:t>
      </w:r>
      <w:r>
        <w:rPr>
          <w:rFonts w:hint="eastAsia"/>
          <w:lang w:eastAsia="zh-CN"/>
        </w:rPr>
        <w:t xml:space="preserve">PRS </w:t>
      </w:r>
      <w:r>
        <w:rPr>
          <w:lang w:eastAsia="en-US"/>
        </w:rPr>
        <w:t>r</w:t>
      </w:r>
      <w:r w:rsidDel="00115756">
        <w:rPr>
          <w:rFonts w:hint="eastAsia"/>
          <w:lang w:eastAsia="zh-CN"/>
        </w:rPr>
        <w:t xml:space="preserve">esource </w:t>
      </w:r>
      <w:r>
        <w:rPr>
          <w:lang w:eastAsia="zh-CN"/>
        </w:rPr>
        <w:t>s</w:t>
      </w:r>
      <w:r>
        <w:rPr>
          <w:rFonts w:hint="eastAsia"/>
          <w:lang w:eastAsia="zh-CN"/>
        </w:rPr>
        <w:t>et ID</w:t>
      </w:r>
      <w:r w:rsidRPr="004227D7">
        <w:rPr>
          <w:lang w:eastAsia="en-US"/>
        </w:rPr>
        <w:t>.</w:t>
      </w:r>
    </w:p>
    <w:p w:rsidR="00BF2D94" w:rsidRDefault="00BF2D94" w:rsidP="00832915">
      <w:pPr>
        <w:spacing w:before="60" w:after="60" w:line="288" w:lineRule="auto"/>
        <w:rPr>
          <w:lang w:eastAsia="en-US"/>
        </w:rPr>
      </w:pPr>
    </w:p>
    <w:p w:rsidR="00367EB0" w:rsidRPr="001F0B9B" w:rsidRDefault="00367EB0" w:rsidP="004B100A">
      <w:pPr>
        <w:pStyle w:val="3GPPNormalText"/>
        <w:spacing w:after="0"/>
        <w:rPr>
          <w:i/>
        </w:rPr>
      </w:pPr>
      <w:bookmarkStart w:id="6" w:name="p6"/>
      <w:r w:rsidRPr="001F0B9B">
        <w:rPr>
          <w:b/>
          <w:i/>
        </w:rPr>
        <w:t xml:space="preserve">Proposal </w:t>
      </w:r>
      <w:r w:rsidRPr="001F0B9B">
        <w:rPr>
          <w:b/>
          <w:i/>
        </w:rPr>
        <w:fldChar w:fldCharType="begin"/>
      </w:r>
      <w:r w:rsidRPr="001F0B9B">
        <w:rPr>
          <w:b/>
          <w:i/>
        </w:rPr>
        <w:instrText xml:space="preserve"> SEQ Proposal \* ARABIC </w:instrText>
      </w:r>
      <w:r w:rsidRPr="001F0B9B">
        <w:rPr>
          <w:b/>
          <w:i/>
        </w:rPr>
        <w:fldChar w:fldCharType="separate"/>
      </w:r>
      <w:r w:rsidR="00BC29E2">
        <w:rPr>
          <w:b/>
          <w:i/>
          <w:noProof/>
        </w:rPr>
        <w:t>6</w:t>
      </w:r>
      <w:r w:rsidRPr="001F0B9B">
        <w:rPr>
          <w:b/>
          <w:i/>
        </w:rPr>
        <w:fldChar w:fldCharType="end"/>
      </w:r>
      <w:r w:rsidRPr="001F0B9B">
        <w:rPr>
          <w:b/>
          <w:i/>
        </w:rPr>
        <w:t>:</w:t>
      </w:r>
      <w:r w:rsidRPr="001F0B9B">
        <w:rPr>
          <w:i/>
        </w:rPr>
        <w:t xml:space="preserve"> </w:t>
      </w:r>
      <w:r w:rsidR="00602A99" w:rsidRPr="001F0B9B">
        <w:rPr>
          <w:i/>
        </w:rPr>
        <w:t xml:space="preserve"> T</w:t>
      </w:r>
      <w:r w:rsidRPr="001F0B9B">
        <w:rPr>
          <w:i/>
        </w:rPr>
        <w:t xml:space="preserve">he following information </w:t>
      </w:r>
      <w:r w:rsidR="00E972C3">
        <w:rPr>
          <w:i/>
        </w:rPr>
        <w:t xml:space="preserve">elements </w:t>
      </w:r>
      <w:r w:rsidR="006C3A4F">
        <w:rPr>
          <w:i/>
        </w:rPr>
        <w:t>are</w:t>
      </w:r>
      <w:r w:rsidR="00E972C3">
        <w:rPr>
          <w:i/>
        </w:rPr>
        <w:t xml:space="preserve"> </w:t>
      </w:r>
      <w:r w:rsidR="00602A99" w:rsidRPr="001F0B9B">
        <w:rPr>
          <w:i/>
        </w:rPr>
        <w:t xml:space="preserve">included in </w:t>
      </w:r>
      <w:r w:rsidR="00FE54F2" w:rsidRPr="001F0B9B">
        <w:rPr>
          <w:i/>
        </w:rPr>
        <w:t xml:space="preserve">a </w:t>
      </w:r>
      <w:r w:rsidR="006C3A4F">
        <w:rPr>
          <w:i/>
        </w:rPr>
        <w:t xml:space="preserve">measurement </w:t>
      </w:r>
      <w:r w:rsidR="00602A99" w:rsidRPr="001F0B9B">
        <w:rPr>
          <w:i/>
        </w:rPr>
        <w:t>report</w:t>
      </w:r>
      <w:r w:rsidR="006C3A4F">
        <w:rPr>
          <w:i/>
        </w:rPr>
        <w:t xml:space="preserve"> that contains DL PRS RSTD measurements</w:t>
      </w:r>
    </w:p>
    <w:p w:rsidR="00C676FA" w:rsidRPr="001F0B9B" w:rsidRDefault="00C676FA" w:rsidP="00C676FA">
      <w:pPr>
        <w:pStyle w:val="3GPPNormalText"/>
        <w:numPr>
          <w:ilvl w:val="0"/>
          <w:numId w:val="55"/>
        </w:numPr>
        <w:spacing w:after="0" w:line="276" w:lineRule="auto"/>
        <w:rPr>
          <w:i/>
        </w:rPr>
      </w:pPr>
      <w:r w:rsidRPr="001F0B9B">
        <w:rPr>
          <w:i/>
        </w:rPr>
        <w:t xml:space="preserve">The timing stamp (the SFN </w:t>
      </w:r>
      <w:r w:rsidR="0068047E">
        <w:rPr>
          <w:i/>
        </w:rPr>
        <w:t>[</w:t>
      </w:r>
      <w:r w:rsidRPr="001F0B9B">
        <w:rPr>
          <w:i/>
        </w:rPr>
        <w:t xml:space="preserve">and </w:t>
      </w:r>
      <w:proofErr w:type="spellStart"/>
      <w:r w:rsidRPr="001F0B9B">
        <w:rPr>
          <w:i/>
        </w:rPr>
        <w:t>subframe</w:t>
      </w:r>
      <w:proofErr w:type="spellEnd"/>
      <w:r w:rsidRPr="001F0B9B">
        <w:rPr>
          <w:i/>
        </w:rPr>
        <w:t xml:space="preserve"> number</w:t>
      </w:r>
      <w:r w:rsidR="0068047E">
        <w:rPr>
          <w:i/>
        </w:rPr>
        <w:t>]</w:t>
      </w:r>
      <w:r w:rsidRPr="001F0B9B">
        <w:rPr>
          <w:i/>
        </w:rPr>
        <w:t xml:space="preserve">) </w:t>
      </w:r>
      <w:r w:rsidR="00064D3B" w:rsidRPr="001F0B9B">
        <w:rPr>
          <w:i/>
        </w:rPr>
        <w:t>of</w:t>
      </w:r>
      <w:r w:rsidRPr="001F0B9B">
        <w:rPr>
          <w:i/>
        </w:rPr>
        <w:t xml:space="preserve"> the RSTD measurements</w:t>
      </w:r>
    </w:p>
    <w:p w:rsidR="00C676FA" w:rsidRPr="001F0B9B" w:rsidRDefault="00C676FA" w:rsidP="004866EE">
      <w:pPr>
        <w:pStyle w:val="3GPPNormalText"/>
        <w:numPr>
          <w:ilvl w:val="0"/>
          <w:numId w:val="55"/>
        </w:numPr>
        <w:spacing w:after="0" w:line="276" w:lineRule="auto"/>
        <w:rPr>
          <w:i/>
        </w:rPr>
      </w:pPr>
      <w:r w:rsidRPr="001F0B9B">
        <w:rPr>
          <w:i/>
        </w:rPr>
        <w:lastRenderedPageBreak/>
        <w:t xml:space="preserve">The carrier frequency </w:t>
      </w:r>
      <w:r w:rsidR="00064D3B" w:rsidRPr="001F0B9B">
        <w:rPr>
          <w:i/>
        </w:rPr>
        <w:t>of the RSTD measurements</w:t>
      </w:r>
    </w:p>
    <w:p w:rsidR="008127A5" w:rsidRPr="001F0B9B" w:rsidRDefault="00705037" w:rsidP="004866EE">
      <w:pPr>
        <w:pStyle w:val="3GPPNormalText"/>
        <w:numPr>
          <w:ilvl w:val="0"/>
          <w:numId w:val="55"/>
        </w:numPr>
        <w:spacing w:after="0" w:line="276" w:lineRule="auto"/>
        <w:rPr>
          <w:i/>
        </w:rPr>
      </w:pPr>
      <w:r w:rsidRPr="001F0B9B">
        <w:rPr>
          <w:i/>
        </w:rPr>
        <w:t xml:space="preserve">The </w:t>
      </w:r>
      <w:r w:rsidR="008127A5" w:rsidRPr="001F0B9B">
        <w:rPr>
          <w:i/>
        </w:rPr>
        <w:t xml:space="preserve">reference Cell ID </w:t>
      </w:r>
      <w:r w:rsidR="00297EF7" w:rsidRPr="001F0B9B">
        <w:rPr>
          <w:i/>
        </w:rPr>
        <w:t xml:space="preserve">(e.g., </w:t>
      </w:r>
      <w:proofErr w:type="spellStart"/>
      <w:r w:rsidR="00297EF7" w:rsidRPr="001F0B9B">
        <w:rPr>
          <w:i/>
        </w:rPr>
        <w:t>PhysCellId</w:t>
      </w:r>
      <w:proofErr w:type="spellEnd"/>
      <w:r w:rsidR="00297EF7" w:rsidRPr="001F0B9B">
        <w:rPr>
          <w:i/>
        </w:rPr>
        <w:t xml:space="preserve">) </w:t>
      </w:r>
      <w:r w:rsidR="008127A5" w:rsidRPr="001F0B9B">
        <w:rPr>
          <w:i/>
        </w:rPr>
        <w:t>of the RSTD measurement</w:t>
      </w:r>
      <w:r w:rsidR="000D1214" w:rsidRPr="001F0B9B">
        <w:rPr>
          <w:i/>
        </w:rPr>
        <w:t>s</w:t>
      </w:r>
    </w:p>
    <w:p w:rsidR="00BF2D94" w:rsidRPr="001F0B9B" w:rsidRDefault="00E91DA3" w:rsidP="00BF2D94">
      <w:pPr>
        <w:pStyle w:val="3GPPNormalText"/>
        <w:numPr>
          <w:ilvl w:val="0"/>
          <w:numId w:val="55"/>
        </w:numPr>
        <w:spacing w:after="0" w:line="276" w:lineRule="auto"/>
        <w:rPr>
          <w:i/>
        </w:rPr>
      </w:pPr>
      <w:r w:rsidRPr="001F0B9B">
        <w:rPr>
          <w:i/>
        </w:rPr>
        <w:t xml:space="preserve">(Optional) </w:t>
      </w:r>
      <w:r w:rsidR="00BF2D94" w:rsidRPr="001F0B9B">
        <w:rPr>
          <w:i/>
        </w:rPr>
        <w:t xml:space="preserve">The </w:t>
      </w:r>
      <w:r w:rsidRPr="001F0B9B">
        <w:rPr>
          <w:i/>
        </w:rPr>
        <w:t xml:space="preserve">information </w:t>
      </w:r>
      <w:r w:rsidR="00D41E6D" w:rsidRPr="001F0B9B">
        <w:rPr>
          <w:i/>
        </w:rPr>
        <w:t xml:space="preserve">uniquely </w:t>
      </w:r>
      <w:proofErr w:type="spellStart"/>
      <w:r w:rsidR="00D41E6D" w:rsidRPr="001F0B9B">
        <w:rPr>
          <w:i/>
        </w:rPr>
        <w:t>identifi</w:t>
      </w:r>
      <w:r w:rsidR="00E972C3">
        <w:rPr>
          <w:i/>
        </w:rPr>
        <w:t>ng</w:t>
      </w:r>
      <w:proofErr w:type="spellEnd"/>
      <w:r w:rsidRPr="001F0B9B">
        <w:rPr>
          <w:i/>
        </w:rPr>
        <w:t xml:space="preserve"> the </w:t>
      </w:r>
      <w:r w:rsidR="00BF2D94" w:rsidRPr="001F0B9B">
        <w:rPr>
          <w:i/>
        </w:rPr>
        <w:t>reference beam of the RSTD measurement</w:t>
      </w:r>
      <w:r w:rsidR="00D41E6D" w:rsidRPr="001F0B9B">
        <w:rPr>
          <w:i/>
        </w:rPr>
        <w:t xml:space="preserve">. The information </w:t>
      </w:r>
      <w:r w:rsidRPr="001F0B9B">
        <w:rPr>
          <w:i/>
        </w:rPr>
        <w:t>can be</w:t>
      </w:r>
    </w:p>
    <w:p w:rsidR="00E91DA3" w:rsidRPr="001F0B9B" w:rsidRDefault="00E91DA3" w:rsidP="00E91DA3">
      <w:pPr>
        <w:pStyle w:val="3GPPNormalText"/>
        <w:numPr>
          <w:ilvl w:val="1"/>
          <w:numId w:val="55"/>
        </w:numPr>
        <w:spacing w:after="0" w:line="276" w:lineRule="auto"/>
        <w:rPr>
          <w:i/>
        </w:rPr>
      </w:pPr>
      <w:r w:rsidRPr="001F0B9B">
        <w:rPr>
          <w:i/>
        </w:rPr>
        <w:t xml:space="preserve">a PRS resource set ID, and/or </w:t>
      </w:r>
    </w:p>
    <w:p w:rsidR="00E91DA3" w:rsidRPr="001F0B9B" w:rsidRDefault="00E91DA3" w:rsidP="00E91DA3">
      <w:pPr>
        <w:pStyle w:val="3GPPNormalText"/>
        <w:numPr>
          <w:ilvl w:val="1"/>
          <w:numId w:val="55"/>
        </w:numPr>
        <w:spacing w:after="0" w:line="276" w:lineRule="auto"/>
        <w:rPr>
          <w:i/>
        </w:rPr>
      </w:pPr>
      <w:r w:rsidRPr="001F0B9B">
        <w:rPr>
          <w:i/>
        </w:rPr>
        <w:t>a</w:t>
      </w:r>
      <w:r w:rsidR="00D41E6D" w:rsidRPr="001F0B9B">
        <w:rPr>
          <w:i/>
        </w:rPr>
        <w:t xml:space="preserve"> PRS resource ID</w:t>
      </w:r>
    </w:p>
    <w:p w:rsidR="00C676FA" w:rsidRPr="001F0B9B" w:rsidRDefault="00C676FA" w:rsidP="00C676FA">
      <w:pPr>
        <w:pStyle w:val="3GPPNormalText"/>
        <w:numPr>
          <w:ilvl w:val="0"/>
          <w:numId w:val="55"/>
        </w:numPr>
        <w:spacing w:after="0" w:line="276" w:lineRule="auto"/>
        <w:rPr>
          <w:i/>
        </w:rPr>
      </w:pPr>
      <w:r w:rsidRPr="001F0B9B">
        <w:rPr>
          <w:i/>
          <w:snapToGrid w:val="0"/>
        </w:rPr>
        <w:t xml:space="preserve">FFS: the </w:t>
      </w:r>
      <w:r w:rsidRPr="001F0B9B">
        <w:rPr>
          <w:rFonts w:hint="eastAsia"/>
          <w:i/>
          <w:snapToGrid w:val="0"/>
        </w:rPr>
        <w:t xml:space="preserve">estimate of the quality of the TOA measurement from the RSTD reference cell, </w:t>
      </w:r>
    </w:p>
    <w:p w:rsidR="00442985" w:rsidRPr="001F0B9B" w:rsidRDefault="00C676FA" w:rsidP="004866EE">
      <w:pPr>
        <w:pStyle w:val="3GPPNormalText"/>
        <w:numPr>
          <w:ilvl w:val="0"/>
          <w:numId w:val="55"/>
        </w:numPr>
        <w:spacing w:after="0" w:line="276" w:lineRule="auto"/>
        <w:rPr>
          <w:i/>
        </w:rPr>
      </w:pPr>
      <w:r w:rsidRPr="001F0B9B">
        <w:rPr>
          <w:i/>
          <w:snapToGrid w:val="0"/>
        </w:rPr>
        <w:t xml:space="preserve">A list of </w:t>
      </w:r>
      <w:r w:rsidR="00D10556" w:rsidRPr="001F0B9B">
        <w:rPr>
          <w:i/>
          <w:snapToGrid w:val="0"/>
        </w:rPr>
        <w:t xml:space="preserve">information </w:t>
      </w:r>
      <w:r w:rsidR="0062369D" w:rsidRPr="001F0B9B">
        <w:rPr>
          <w:i/>
          <w:snapToGrid w:val="0"/>
        </w:rPr>
        <w:t xml:space="preserve">elements of </w:t>
      </w:r>
      <w:r w:rsidRPr="001F0B9B">
        <w:rPr>
          <w:i/>
          <w:snapToGrid w:val="0"/>
        </w:rPr>
        <w:t>RSTD measurements</w:t>
      </w:r>
      <w:r w:rsidR="0062369D" w:rsidRPr="001F0B9B">
        <w:rPr>
          <w:i/>
          <w:snapToGrid w:val="0"/>
        </w:rPr>
        <w:t>. E</w:t>
      </w:r>
      <w:r w:rsidR="00705037" w:rsidRPr="001F0B9B">
        <w:rPr>
          <w:i/>
        </w:rPr>
        <w:t xml:space="preserve">ach </w:t>
      </w:r>
      <w:r w:rsidR="00D10556" w:rsidRPr="001F0B9B">
        <w:rPr>
          <w:i/>
        </w:rPr>
        <w:t>IE</w:t>
      </w:r>
      <w:r w:rsidR="0062369D" w:rsidRPr="001F0B9B">
        <w:rPr>
          <w:i/>
        </w:rPr>
        <w:t xml:space="preserve"> includes</w:t>
      </w:r>
    </w:p>
    <w:p w:rsidR="000D1214" w:rsidRPr="001F0B9B" w:rsidRDefault="009D0907" w:rsidP="00442985">
      <w:pPr>
        <w:pStyle w:val="3GPPNormalText"/>
        <w:numPr>
          <w:ilvl w:val="1"/>
          <w:numId w:val="55"/>
        </w:numPr>
        <w:spacing w:after="0" w:line="276" w:lineRule="auto"/>
        <w:rPr>
          <w:i/>
        </w:rPr>
      </w:pPr>
      <w:proofErr w:type="gramStart"/>
      <w:r w:rsidRPr="001F0B9B">
        <w:rPr>
          <w:i/>
        </w:rPr>
        <w:t>the</w:t>
      </w:r>
      <w:proofErr w:type="gramEnd"/>
      <w:r w:rsidR="00705037" w:rsidRPr="001F0B9B">
        <w:rPr>
          <w:i/>
        </w:rPr>
        <w:t xml:space="preserve"> </w:t>
      </w:r>
      <w:r w:rsidR="00E23053" w:rsidRPr="001F0B9B">
        <w:rPr>
          <w:i/>
        </w:rPr>
        <w:t xml:space="preserve">Cell ID </w:t>
      </w:r>
      <w:r w:rsidRPr="001F0B9B">
        <w:rPr>
          <w:i/>
        </w:rPr>
        <w:t xml:space="preserve">for </w:t>
      </w:r>
      <w:r w:rsidR="00367EB0" w:rsidRPr="001F0B9B">
        <w:rPr>
          <w:i/>
        </w:rPr>
        <w:t xml:space="preserve">the </w:t>
      </w:r>
      <w:r w:rsidR="00705037" w:rsidRPr="001F0B9B">
        <w:rPr>
          <w:i/>
        </w:rPr>
        <w:t>cell</w:t>
      </w:r>
      <w:r w:rsidR="00367EB0" w:rsidRPr="001F0B9B">
        <w:rPr>
          <w:i/>
        </w:rPr>
        <w:t xml:space="preserve"> </w:t>
      </w:r>
      <w:r w:rsidR="003D00E3" w:rsidRPr="001F0B9B">
        <w:rPr>
          <w:i/>
        </w:rPr>
        <w:t xml:space="preserve">associated with the </w:t>
      </w:r>
      <w:r w:rsidR="008127A5" w:rsidRPr="001F0B9B">
        <w:rPr>
          <w:i/>
        </w:rPr>
        <w:t xml:space="preserve">RSTD </w:t>
      </w:r>
      <w:r w:rsidR="00705037" w:rsidRPr="001F0B9B">
        <w:rPr>
          <w:i/>
        </w:rPr>
        <w:t>measurement</w:t>
      </w:r>
      <w:r w:rsidR="0062369D" w:rsidRPr="001F0B9B">
        <w:rPr>
          <w:i/>
        </w:rPr>
        <w:t>.</w:t>
      </w:r>
    </w:p>
    <w:p w:rsidR="00210913" w:rsidRPr="001F0B9B" w:rsidRDefault="00210913" w:rsidP="00210913">
      <w:pPr>
        <w:pStyle w:val="3GPPNormalText"/>
        <w:numPr>
          <w:ilvl w:val="1"/>
          <w:numId w:val="55"/>
        </w:numPr>
        <w:spacing w:after="0" w:line="276" w:lineRule="auto"/>
        <w:rPr>
          <w:i/>
        </w:rPr>
      </w:pPr>
      <w:r w:rsidRPr="001F0B9B">
        <w:rPr>
          <w:i/>
        </w:rPr>
        <w:t>(Optional) The information that uniquely identifies the beam associated with the RSTD measurement. The information can be</w:t>
      </w:r>
    </w:p>
    <w:p w:rsidR="00210913" w:rsidRPr="001F0B9B" w:rsidRDefault="00210913" w:rsidP="00210913">
      <w:pPr>
        <w:pStyle w:val="3GPPNormalText"/>
        <w:numPr>
          <w:ilvl w:val="2"/>
          <w:numId w:val="55"/>
        </w:numPr>
        <w:spacing w:after="0" w:line="276" w:lineRule="auto"/>
        <w:rPr>
          <w:i/>
        </w:rPr>
      </w:pPr>
      <w:r w:rsidRPr="001F0B9B">
        <w:rPr>
          <w:i/>
        </w:rPr>
        <w:t xml:space="preserve">a PRS resource set ID, and/or </w:t>
      </w:r>
    </w:p>
    <w:p w:rsidR="00210913" w:rsidRPr="001F0B9B" w:rsidRDefault="00210913" w:rsidP="00210913">
      <w:pPr>
        <w:pStyle w:val="3GPPNormalText"/>
        <w:numPr>
          <w:ilvl w:val="2"/>
          <w:numId w:val="55"/>
        </w:numPr>
        <w:spacing w:after="0" w:line="276" w:lineRule="auto"/>
        <w:rPr>
          <w:i/>
        </w:rPr>
      </w:pPr>
      <w:r w:rsidRPr="001F0B9B">
        <w:rPr>
          <w:i/>
        </w:rPr>
        <w:t>one or 2 PRS resource ID(s)</w:t>
      </w:r>
    </w:p>
    <w:p w:rsidR="003C484F" w:rsidRPr="003C484F" w:rsidRDefault="0062369D" w:rsidP="00442985">
      <w:pPr>
        <w:pStyle w:val="3GPPNormalText"/>
        <w:numPr>
          <w:ilvl w:val="1"/>
          <w:numId w:val="55"/>
        </w:numPr>
        <w:spacing w:after="0" w:line="276" w:lineRule="auto"/>
        <w:rPr>
          <w:i/>
        </w:rPr>
      </w:pPr>
      <w:r w:rsidRPr="001F0B9B">
        <w:rPr>
          <w:i/>
          <w:snapToGrid w:val="0"/>
        </w:rPr>
        <w:t>the RSTD measurement</w:t>
      </w:r>
    </w:p>
    <w:p w:rsidR="0062369D" w:rsidRPr="001F0B9B" w:rsidRDefault="003C484F" w:rsidP="003C484F">
      <w:pPr>
        <w:pStyle w:val="3GPPNormalText"/>
        <w:numPr>
          <w:ilvl w:val="2"/>
          <w:numId w:val="55"/>
        </w:numPr>
        <w:spacing w:after="0" w:line="276" w:lineRule="auto"/>
        <w:rPr>
          <w:i/>
        </w:rPr>
      </w:pPr>
      <w:r>
        <w:rPr>
          <w:i/>
          <w:snapToGrid w:val="0"/>
        </w:rPr>
        <w:t>FFS: the range and resolution</w:t>
      </w:r>
    </w:p>
    <w:p w:rsidR="00442985" w:rsidRPr="001F0B9B" w:rsidRDefault="00442985" w:rsidP="00442985">
      <w:pPr>
        <w:pStyle w:val="3GPPNormalText"/>
        <w:numPr>
          <w:ilvl w:val="1"/>
          <w:numId w:val="55"/>
        </w:numPr>
        <w:spacing w:after="0" w:line="276" w:lineRule="auto"/>
        <w:rPr>
          <w:i/>
        </w:rPr>
      </w:pPr>
      <w:r w:rsidRPr="001F0B9B">
        <w:rPr>
          <w:i/>
          <w:snapToGrid w:val="0"/>
        </w:rPr>
        <w:t xml:space="preserve">FFS: the </w:t>
      </w:r>
      <w:r w:rsidRPr="001F0B9B">
        <w:rPr>
          <w:rFonts w:hint="eastAsia"/>
          <w:i/>
          <w:snapToGrid w:val="0"/>
        </w:rPr>
        <w:t xml:space="preserve">estimate of the quality of the TOA measurement from the RSTD cell </w:t>
      </w:r>
      <w:r w:rsidRPr="001F0B9B">
        <w:rPr>
          <w:i/>
          <w:snapToGrid w:val="0"/>
        </w:rPr>
        <w:t>(</w:t>
      </w:r>
      <w:proofErr w:type="spellStart"/>
      <w:r w:rsidR="00051F65">
        <w:rPr>
          <w:i/>
          <w:snapToGrid w:val="0"/>
        </w:rPr>
        <w:t>rstd</w:t>
      </w:r>
      <w:r w:rsidRPr="001F0B9B">
        <w:rPr>
          <w:i/>
          <w:snapToGrid w:val="0"/>
        </w:rPr>
        <w:t>Quality</w:t>
      </w:r>
      <w:proofErr w:type="spellEnd"/>
      <w:r w:rsidRPr="001F0B9B">
        <w:rPr>
          <w:i/>
          <w:snapToGrid w:val="0"/>
        </w:rPr>
        <w:t>)</w:t>
      </w:r>
    </w:p>
    <w:bookmarkEnd w:id="6"/>
    <w:p w:rsidR="00705037" w:rsidRDefault="00705037" w:rsidP="00705037">
      <w:pPr>
        <w:pStyle w:val="3GPPNormalText"/>
        <w:spacing w:line="276" w:lineRule="auto"/>
        <w:ind w:left="1080"/>
      </w:pPr>
    </w:p>
    <w:p w:rsidR="00051F65" w:rsidRPr="001F0B9B" w:rsidRDefault="00051F65" w:rsidP="00051F65">
      <w:pPr>
        <w:pStyle w:val="3GPPNormalText"/>
        <w:spacing w:after="0"/>
        <w:rPr>
          <w:i/>
        </w:rPr>
      </w:pPr>
      <w:bookmarkStart w:id="7" w:name="p7"/>
      <w:r w:rsidRPr="00C074CB">
        <w:rPr>
          <w:b/>
          <w:i/>
        </w:rPr>
        <w:t xml:space="preserve">Proposal </w:t>
      </w:r>
      <w:r w:rsidRPr="00C074CB">
        <w:rPr>
          <w:b/>
          <w:i/>
        </w:rPr>
        <w:fldChar w:fldCharType="begin"/>
      </w:r>
      <w:r w:rsidRPr="00C074CB">
        <w:rPr>
          <w:b/>
          <w:i/>
        </w:rPr>
        <w:instrText xml:space="preserve"> SEQ Proposal \* ARABIC </w:instrText>
      </w:r>
      <w:r w:rsidRPr="00C074CB">
        <w:rPr>
          <w:b/>
          <w:i/>
        </w:rPr>
        <w:fldChar w:fldCharType="separate"/>
      </w:r>
      <w:r w:rsidR="00BC29E2">
        <w:rPr>
          <w:b/>
          <w:i/>
          <w:noProof/>
        </w:rPr>
        <w:t>7</w:t>
      </w:r>
      <w:r w:rsidRPr="00C074CB">
        <w:rPr>
          <w:b/>
          <w:i/>
        </w:rPr>
        <w:fldChar w:fldCharType="end"/>
      </w:r>
      <w:r w:rsidRPr="00C074CB">
        <w:rPr>
          <w:b/>
          <w:i/>
        </w:rPr>
        <w:t>:</w:t>
      </w:r>
      <w:r w:rsidRPr="00C074CB">
        <w:rPr>
          <w:i/>
        </w:rPr>
        <w:t xml:space="preserve">  The following information </w:t>
      </w:r>
      <w:r w:rsidR="0068047E">
        <w:rPr>
          <w:i/>
        </w:rPr>
        <w:t>elements are</w:t>
      </w:r>
      <w:r w:rsidRPr="00C074CB">
        <w:rPr>
          <w:i/>
        </w:rPr>
        <w:t xml:space="preserve"> included in a </w:t>
      </w:r>
      <w:r w:rsidR="0068047E">
        <w:rPr>
          <w:i/>
        </w:rPr>
        <w:t xml:space="preserve">measurement </w:t>
      </w:r>
      <w:r w:rsidRPr="00C074CB">
        <w:rPr>
          <w:i/>
        </w:rPr>
        <w:t xml:space="preserve">report that </w:t>
      </w:r>
      <w:r w:rsidR="0068047E">
        <w:rPr>
          <w:i/>
        </w:rPr>
        <w:t xml:space="preserve">contains </w:t>
      </w:r>
      <w:r w:rsidRPr="00C074CB">
        <w:rPr>
          <w:i/>
        </w:rPr>
        <w:t xml:space="preserve">UE </w:t>
      </w:r>
      <w:proofErr w:type="spellStart"/>
      <w:r w:rsidRPr="00C074CB">
        <w:rPr>
          <w:i/>
        </w:rPr>
        <w:t>Tx</w:t>
      </w:r>
      <w:proofErr w:type="spellEnd"/>
      <w:r w:rsidRPr="00C074CB">
        <w:rPr>
          <w:i/>
        </w:rPr>
        <w:t>-Rx time difference</w:t>
      </w:r>
      <w:r w:rsidRPr="00C7198B">
        <w:t xml:space="preserve"> </w:t>
      </w:r>
      <w:r w:rsidRPr="001F0B9B">
        <w:rPr>
          <w:i/>
        </w:rPr>
        <w:t>measurements</w:t>
      </w:r>
    </w:p>
    <w:p w:rsidR="00051F65" w:rsidRPr="00C074CB" w:rsidRDefault="00051F65" w:rsidP="00051F65">
      <w:pPr>
        <w:pStyle w:val="3GPPNormalText"/>
        <w:numPr>
          <w:ilvl w:val="0"/>
          <w:numId w:val="55"/>
        </w:numPr>
        <w:spacing w:after="0" w:line="276" w:lineRule="auto"/>
        <w:rPr>
          <w:i/>
        </w:rPr>
      </w:pPr>
      <w:r w:rsidRPr="00C074CB">
        <w:rPr>
          <w:i/>
        </w:rPr>
        <w:t xml:space="preserve">The timing stamp (the SFN </w:t>
      </w:r>
      <w:r w:rsidR="0068047E">
        <w:rPr>
          <w:i/>
        </w:rPr>
        <w:t>[</w:t>
      </w:r>
      <w:r w:rsidRPr="00C074CB">
        <w:rPr>
          <w:i/>
        </w:rPr>
        <w:t xml:space="preserve">and </w:t>
      </w:r>
      <w:proofErr w:type="spellStart"/>
      <w:r w:rsidRPr="00C074CB">
        <w:rPr>
          <w:i/>
        </w:rPr>
        <w:t>subframe</w:t>
      </w:r>
      <w:proofErr w:type="spellEnd"/>
      <w:r w:rsidRPr="00C074CB">
        <w:rPr>
          <w:i/>
        </w:rPr>
        <w:t xml:space="preserve"> number</w:t>
      </w:r>
      <w:r w:rsidR="0068047E">
        <w:rPr>
          <w:i/>
        </w:rPr>
        <w:t>]</w:t>
      </w:r>
      <w:r w:rsidRPr="00C074CB">
        <w:rPr>
          <w:i/>
        </w:rPr>
        <w:t xml:space="preserve">) of the UE </w:t>
      </w:r>
      <w:proofErr w:type="spellStart"/>
      <w:r w:rsidRPr="00C074CB">
        <w:rPr>
          <w:i/>
        </w:rPr>
        <w:t>Tx</w:t>
      </w:r>
      <w:proofErr w:type="spellEnd"/>
      <w:r w:rsidRPr="00C074CB">
        <w:rPr>
          <w:i/>
        </w:rPr>
        <w:t>-Rx time difference measurements</w:t>
      </w:r>
    </w:p>
    <w:p w:rsidR="00051F65" w:rsidRPr="00C074CB" w:rsidRDefault="00051F65" w:rsidP="00051F65">
      <w:pPr>
        <w:pStyle w:val="3GPPNormalText"/>
        <w:numPr>
          <w:ilvl w:val="0"/>
          <w:numId w:val="55"/>
        </w:numPr>
        <w:spacing w:after="0" w:line="276" w:lineRule="auto"/>
        <w:rPr>
          <w:i/>
        </w:rPr>
      </w:pPr>
      <w:r w:rsidRPr="00C074CB">
        <w:rPr>
          <w:i/>
        </w:rPr>
        <w:t xml:space="preserve">The carrier frequency of the UE </w:t>
      </w:r>
      <w:proofErr w:type="spellStart"/>
      <w:r w:rsidRPr="00C074CB">
        <w:rPr>
          <w:i/>
        </w:rPr>
        <w:t>Tx</w:t>
      </w:r>
      <w:proofErr w:type="spellEnd"/>
      <w:r w:rsidRPr="00C074CB">
        <w:rPr>
          <w:i/>
        </w:rPr>
        <w:t>-Rx time difference measurements</w:t>
      </w:r>
    </w:p>
    <w:p w:rsidR="00051F65" w:rsidRPr="00C074CB" w:rsidRDefault="00051F65" w:rsidP="00051F65">
      <w:pPr>
        <w:pStyle w:val="3GPPNormalText"/>
        <w:numPr>
          <w:ilvl w:val="0"/>
          <w:numId w:val="55"/>
        </w:numPr>
        <w:spacing w:after="0" w:line="276" w:lineRule="auto"/>
        <w:rPr>
          <w:i/>
        </w:rPr>
      </w:pPr>
      <w:r w:rsidRPr="00C074CB">
        <w:rPr>
          <w:i/>
          <w:snapToGrid w:val="0"/>
        </w:rPr>
        <w:t xml:space="preserve">A list of information elements of </w:t>
      </w:r>
      <w:r w:rsidRPr="00C074CB">
        <w:rPr>
          <w:i/>
        </w:rPr>
        <w:t xml:space="preserve">UE </w:t>
      </w:r>
      <w:proofErr w:type="spellStart"/>
      <w:r w:rsidRPr="00C074CB">
        <w:rPr>
          <w:i/>
        </w:rPr>
        <w:t>Tx</w:t>
      </w:r>
      <w:proofErr w:type="spellEnd"/>
      <w:r w:rsidRPr="00C074CB">
        <w:rPr>
          <w:i/>
        </w:rPr>
        <w:t xml:space="preserve">-Rx time difference </w:t>
      </w:r>
      <w:r w:rsidRPr="00C074CB">
        <w:rPr>
          <w:i/>
          <w:snapToGrid w:val="0"/>
        </w:rPr>
        <w:t>measurements. E</w:t>
      </w:r>
      <w:r w:rsidRPr="00C074CB">
        <w:rPr>
          <w:i/>
        </w:rPr>
        <w:t>ach IE includes</w:t>
      </w:r>
    </w:p>
    <w:p w:rsidR="00051F65" w:rsidRPr="00C074CB" w:rsidRDefault="00051F65" w:rsidP="00051F65">
      <w:pPr>
        <w:pStyle w:val="3GPPNormalText"/>
        <w:numPr>
          <w:ilvl w:val="1"/>
          <w:numId w:val="55"/>
        </w:numPr>
        <w:spacing w:after="0" w:line="276" w:lineRule="auto"/>
        <w:rPr>
          <w:i/>
        </w:rPr>
      </w:pPr>
      <w:proofErr w:type="gramStart"/>
      <w:r w:rsidRPr="00C074CB">
        <w:rPr>
          <w:i/>
        </w:rPr>
        <w:t>the</w:t>
      </w:r>
      <w:proofErr w:type="gramEnd"/>
      <w:r w:rsidRPr="00C074CB">
        <w:rPr>
          <w:i/>
        </w:rPr>
        <w:t xml:space="preserve"> Cell ID for the cell associated with the UE </w:t>
      </w:r>
      <w:proofErr w:type="spellStart"/>
      <w:r w:rsidRPr="00C074CB">
        <w:rPr>
          <w:i/>
        </w:rPr>
        <w:t>Tx</w:t>
      </w:r>
      <w:proofErr w:type="spellEnd"/>
      <w:r w:rsidRPr="00C074CB">
        <w:rPr>
          <w:i/>
        </w:rPr>
        <w:t>-Rx time difference measurement.</w:t>
      </w:r>
    </w:p>
    <w:p w:rsidR="00051F65" w:rsidRPr="00C074CB" w:rsidRDefault="00051F65" w:rsidP="00051F65">
      <w:pPr>
        <w:pStyle w:val="3GPPNormalText"/>
        <w:numPr>
          <w:ilvl w:val="1"/>
          <w:numId w:val="55"/>
        </w:numPr>
        <w:spacing w:after="0" w:line="276" w:lineRule="auto"/>
        <w:rPr>
          <w:i/>
        </w:rPr>
      </w:pPr>
      <w:r w:rsidRPr="00C074CB">
        <w:rPr>
          <w:i/>
        </w:rPr>
        <w:t xml:space="preserve">(Optional) The information that uniquely identifies the beam associated with the UE </w:t>
      </w:r>
      <w:proofErr w:type="spellStart"/>
      <w:r w:rsidRPr="00C074CB">
        <w:rPr>
          <w:i/>
        </w:rPr>
        <w:t>Tx</w:t>
      </w:r>
      <w:proofErr w:type="spellEnd"/>
      <w:r w:rsidRPr="00C074CB">
        <w:rPr>
          <w:i/>
        </w:rPr>
        <w:t>-Rx time difference measurement. The information can be</w:t>
      </w:r>
    </w:p>
    <w:p w:rsidR="00051F65" w:rsidRPr="00C074CB" w:rsidRDefault="00051F65" w:rsidP="00051F65">
      <w:pPr>
        <w:pStyle w:val="3GPPNormalText"/>
        <w:numPr>
          <w:ilvl w:val="2"/>
          <w:numId w:val="55"/>
        </w:numPr>
        <w:spacing w:after="0" w:line="276" w:lineRule="auto"/>
        <w:rPr>
          <w:i/>
        </w:rPr>
      </w:pPr>
      <w:r w:rsidRPr="00C074CB">
        <w:rPr>
          <w:i/>
        </w:rPr>
        <w:t xml:space="preserve">a PRS resource set ID, and/or </w:t>
      </w:r>
    </w:p>
    <w:p w:rsidR="00051F65" w:rsidRPr="00C074CB" w:rsidRDefault="00051F65" w:rsidP="00051F65">
      <w:pPr>
        <w:pStyle w:val="3GPPNormalText"/>
        <w:numPr>
          <w:ilvl w:val="2"/>
          <w:numId w:val="55"/>
        </w:numPr>
        <w:spacing w:after="0" w:line="276" w:lineRule="auto"/>
        <w:rPr>
          <w:i/>
        </w:rPr>
      </w:pPr>
      <w:r w:rsidRPr="00C074CB">
        <w:rPr>
          <w:i/>
        </w:rPr>
        <w:t>one or 2 PRS resource ID(s)</w:t>
      </w:r>
    </w:p>
    <w:p w:rsidR="00051F65" w:rsidRPr="00C074CB" w:rsidRDefault="00051F65" w:rsidP="00051F65">
      <w:pPr>
        <w:pStyle w:val="3GPPNormalText"/>
        <w:numPr>
          <w:ilvl w:val="1"/>
          <w:numId w:val="55"/>
        </w:numPr>
        <w:spacing w:after="0" w:line="276" w:lineRule="auto"/>
        <w:rPr>
          <w:i/>
        </w:rPr>
      </w:pPr>
      <w:r w:rsidRPr="00C074CB">
        <w:rPr>
          <w:i/>
          <w:snapToGrid w:val="0"/>
        </w:rPr>
        <w:t xml:space="preserve">the </w:t>
      </w:r>
      <w:r w:rsidRPr="00C074CB">
        <w:rPr>
          <w:i/>
        </w:rPr>
        <w:t xml:space="preserve">UE </w:t>
      </w:r>
      <w:proofErr w:type="spellStart"/>
      <w:r w:rsidRPr="00C074CB">
        <w:rPr>
          <w:i/>
        </w:rPr>
        <w:t>Tx</w:t>
      </w:r>
      <w:proofErr w:type="spellEnd"/>
      <w:r w:rsidRPr="00C074CB">
        <w:rPr>
          <w:i/>
        </w:rPr>
        <w:t xml:space="preserve">-Rx time difference </w:t>
      </w:r>
      <w:r w:rsidRPr="00C074CB">
        <w:rPr>
          <w:i/>
          <w:snapToGrid w:val="0"/>
        </w:rPr>
        <w:t>measurement</w:t>
      </w:r>
    </w:p>
    <w:p w:rsidR="003C484F" w:rsidRPr="00C074CB" w:rsidRDefault="003C484F" w:rsidP="003C484F">
      <w:pPr>
        <w:pStyle w:val="3GPPNormalText"/>
        <w:numPr>
          <w:ilvl w:val="2"/>
          <w:numId w:val="55"/>
        </w:numPr>
        <w:spacing w:after="0" w:line="276" w:lineRule="auto"/>
        <w:rPr>
          <w:i/>
        </w:rPr>
      </w:pPr>
      <w:r w:rsidRPr="00C074CB">
        <w:rPr>
          <w:i/>
          <w:snapToGrid w:val="0"/>
        </w:rPr>
        <w:t>FFS: the range and resolution</w:t>
      </w:r>
    </w:p>
    <w:p w:rsidR="00051F65" w:rsidRPr="00C074CB" w:rsidRDefault="00051F65" w:rsidP="00051F65">
      <w:pPr>
        <w:pStyle w:val="3GPPNormalText"/>
        <w:numPr>
          <w:ilvl w:val="1"/>
          <w:numId w:val="55"/>
        </w:numPr>
        <w:spacing w:after="0" w:line="276" w:lineRule="auto"/>
        <w:rPr>
          <w:i/>
        </w:rPr>
      </w:pPr>
      <w:r w:rsidRPr="00C074CB">
        <w:rPr>
          <w:i/>
          <w:snapToGrid w:val="0"/>
        </w:rPr>
        <w:t xml:space="preserve">FFS: the </w:t>
      </w:r>
      <w:r w:rsidRPr="00C074CB">
        <w:rPr>
          <w:rFonts w:hint="eastAsia"/>
          <w:i/>
          <w:snapToGrid w:val="0"/>
        </w:rPr>
        <w:t xml:space="preserve">estimate of the quality of the </w:t>
      </w:r>
      <w:r w:rsidRPr="00C074CB">
        <w:rPr>
          <w:i/>
        </w:rPr>
        <w:t xml:space="preserve">UE </w:t>
      </w:r>
      <w:proofErr w:type="spellStart"/>
      <w:r w:rsidRPr="00C074CB">
        <w:rPr>
          <w:i/>
        </w:rPr>
        <w:t>Tx</w:t>
      </w:r>
      <w:proofErr w:type="spellEnd"/>
      <w:r w:rsidRPr="00C074CB">
        <w:rPr>
          <w:i/>
        </w:rPr>
        <w:t xml:space="preserve">-Rx time difference </w:t>
      </w:r>
      <w:r w:rsidRPr="00C074CB">
        <w:rPr>
          <w:rFonts w:hint="eastAsia"/>
          <w:i/>
          <w:snapToGrid w:val="0"/>
        </w:rPr>
        <w:t>measurement</w:t>
      </w:r>
    </w:p>
    <w:bookmarkEnd w:id="7"/>
    <w:p w:rsidR="00051F65" w:rsidRDefault="00051F65" w:rsidP="00051F65">
      <w:pPr>
        <w:pStyle w:val="3GPPNormalText"/>
        <w:spacing w:line="276" w:lineRule="auto"/>
        <w:ind w:left="1080"/>
      </w:pPr>
    </w:p>
    <w:p w:rsidR="00C074CB" w:rsidRPr="001F0B9B" w:rsidRDefault="00C074CB" w:rsidP="00C074CB">
      <w:pPr>
        <w:pStyle w:val="3GPPNormalText"/>
        <w:spacing w:after="0"/>
        <w:rPr>
          <w:i/>
        </w:rPr>
      </w:pPr>
      <w:bookmarkStart w:id="8" w:name="p8"/>
      <w:r w:rsidRPr="00C074CB">
        <w:rPr>
          <w:b/>
          <w:i/>
        </w:rPr>
        <w:t xml:space="preserve">Proposal </w:t>
      </w:r>
      <w:r w:rsidRPr="00C074CB">
        <w:rPr>
          <w:b/>
          <w:i/>
        </w:rPr>
        <w:fldChar w:fldCharType="begin"/>
      </w:r>
      <w:r w:rsidRPr="00C074CB">
        <w:rPr>
          <w:b/>
          <w:i/>
        </w:rPr>
        <w:instrText xml:space="preserve"> SEQ Proposal \* ARABIC </w:instrText>
      </w:r>
      <w:r w:rsidRPr="00C074CB">
        <w:rPr>
          <w:b/>
          <w:i/>
        </w:rPr>
        <w:fldChar w:fldCharType="separate"/>
      </w:r>
      <w:r w:rsidR="00BC29E2">
        <w:rPr>
          <w:b/>
          <w:i/>
          <w:noProof/>
        </w:rPr>
        <w:t>8</w:t>
      </w:r>
      <w:r w:rsidRPr="00C074CB">
        <w:rPr>
          <w:b/>
          <w:i/>
        </w:rPr>
        <w:fldChar w:fldCharType="end"/>
      </w:r>
      <w:r w:rsidRPr="00C074CB">
        <w:rPr>
          <w:b/>
          <w:i/>
        </w:rPr>
        <w:t>:</w:t>
      </w:r>
      <w:r w:rsidRPr="00C074CB">
        <w:rPr>
          <w:i/>
        </w:rPr>
        <w:t xml:space="preserve">  The following information should be included in a </w:t>
      </w:r>
      <w:r w:rsidR="0068047E">
        <w:rPr>
          <w:i/>
        </w:rPr>
        <w:t xml:space="preserve">measurement </w:t>
      </w:r>
      <w:r w:rsidRPr="00C074CB">
        <w:rPr>
          <w:i/>
        </w:rPr>
        <w:t xml:space="preserve">report that include </w:t>
      </w:r>
      <w:r>
        <w:rPr>
          <w:i/>
        </w:rPr>
        <w:t xml:space="preserve">DL PRS RSRP </w:t>
      </w:r>
      <w:r w:rsidRPr="001F0B9B">
        <w:rPr>
          <w:i/>
        </w:rPr>
        <w:t>measurements</w:t>
      </w:r>
    </w:p>
    <w:p w:rsidR="00C074CB" w:rsidRPr="00C074CB" w:rsidRDefault="00C074CB" w:rsidP="00C074CB">
      <w:pPr>
        <w:pStyle w:val="3GPPNormalText"/>
        <w:numPr>
          <w:ilvl w:val="0"/>
          <w:numId w:val="55"/>
        </w:numPr>
        <w:spacing w:after="0" w:line="276" w:lineRule="auto"/>
        <w:rPr>
          <w:i/>
        </w:rPr>
      </w:pPr>
      <w:r w:rsidRPr="00C074CB">
        <w:rPr>
          <w:i/>
        </w:rPr>
        <w:t xml:space="preserve">The timing stamp (e.g., </w:t>
      </w:r>
      <w:r w:rsidR="0068047E" w:rsidRPr="00C074CB">
        <w:rPr>
          <w:i/>
        </w:rPr>
        <w:t xml:space="preserve">SFN </w:t>
      </w:r>
      <w:r w:rsidR="0068047E">
        <w:rPr>
          <w:i/>
        </w:rPr>
        <w:t>[</w:t>
      </w:r>
      <w:r w:rsidR="0068047E" w:rsidRPr="00C074CB">
        <w:rPr>
          <w:i/>
        </w:rPr>
        <w:t xml:space="preserve">and </w:t>
      </w:r>
      <w:proofErr w:type="spellStart"/>
      <w:r w:rsidR="0068047E" w:rsidRPr="00C074CB">
        <w:rPr>
          <w:i/>
        </w:rPr>
        <w:t>subframe</w:t>
      </w:r>
      <w:proofErr w:type="spellEnd"/>
      <w:r w:rsidR="0068047E" w:rsidRPr="00C074CB">
        <w:rPr>
          <w:i/>
        </w:rPr>
        <w:t xml:space="preserve"> number</w:t>
      </w:r>
      <w:r w:rsidR="0068047E">
        <w:rPr>
          <w:i/>
        </w:rPr>
        <w:t>]</w:t>
      </w:r>
      <w:r w:rsidRPr="00C074CB">
        <w:rPr>
          <w:i/>
        </w:rPr>
        <w:t xml:space="preserve">) of the </w:t>
      </w:r>
      <w:r w:rsidR="004D75F6">
        <w:rPr>
          <w:i/>
        </w:rPr>
        <w:t xml:space="preserve">RSRP </w:t>
      </w:r>
      <w:r w:rsidRPr="00C074CB">
        <w:rPr>
          <w:i/>
        </w:rPr>
        <w:t>measurements</w:t>
      </w:r>
    </w:p>
    <w:p w:rsidR="00C074CB" w:rsidRPr="00C074CB" w:rsidRDefault="00C074CB" w:rsidP="00C074CB">
      <w:pPr>
        <w:pStyle w:val="3GPPNormalText"/>
        <w:numPr>
          <w:ilvl w:val="0"/>
          <w:numId w:val="55"/>
        </w:numPr>
        <w:spacing w:after="0" w:line="276" w:lineRule="auto"/>
        <w:rPr>
          <w:i/>
        </w:rPr>
      </w:pPr>
      <w:r w:rsidRPr="00C074CB">
        <w:rPr>
          <w:i/>
        </w:rPr>
        <w:t xml:space="preserve">The carrier frequency of the </w:t>
      </w:r>
      <w:r w:rsidR="004D75F6">
        <w:rPr>
          <w:i/>
        </w:rPr>
        <w:t xml:space="preserve">RSRP </w:t>
      </w:r>
      <w:r w:rsidRPr="00C074CB">
        <w:rPr>
          <w:i/>
        </w:rPr>
        <w:t>measurements</w:t>
      </w:r>
    </w:p>
    <w:p w:rsidR="00C074CB" w:rsidRPr="00C074CB" w:rsidRDefault="00C074CB" w:rsidP="00C074CB">
      <w:pPr>
        <w:pStyle w:val="3GPPNormalText"/>
        <w:numPr>
          <w:ilvl w:val="0"/>
          <w:numId w:val="55"/>
        </w:numPr>
        <w:spacing w:after="0" w:line="276" w:lineRule="auto"/>
        <w:rPr>
          <w:i/>
        </w:rPr>
      </w:pPr>
      <w:r w:rsidRPr="00C074CB">
        <w:rPr>
          <w:i/>
          <w:snapToGrid w:val="0"/>
        </w:rPr>
        <w:t xml:space="preserve">A list of information elements of </w:t>
      </w:r>
      <w:r w:rsidR="004D75F6">
        <w:rPr>
          <w:i/>
        </w:rPr>
        <w:t xml:space="preserve">RSRP </w:t>
      </w:r>
      <w:r w:rsidRPr="00C074CB">
        <w:rPr>
          <w:i/>
          <w:snapToGrid w:val="0"/>
        </w:rPr>
        <w:t>measurements. E</w:t>
      </w:r>
      <w:r w:rsidRPr="00C074CB">
        <w:rPr>
          <w:i/>
        </w:rPr>
        <w:t>ach IE includes</w:t>
      </w:r>
    </w:p>
    <w:p w:rsidR="00C074CB" w:rsidRPr="00C074CB" w:rsidRDefault="00C074CB" w:rsidP="00C074CB">
      <w:pPr>
        <w:pStyle w:val="3GPPNormalText"/>
        <w:numPr>
          <w:ilvl w:val="1"/>
          <w:numId w:val="55"/>
        </w:numPr>
        <w:spacing w:after="0" w:line="276" w:lineRule="auto"/>
        <w:rPr>
          <w:i/>
        </w:rPr>
      </w:pPr>
      <w:proofErr w:type="gramStart"/>
      <w:r w:rsidRPr="00C074CB">
        <w:rPr>
          <w:i/>
        </w:rPr>
        <w:t>the</w:t>
      </w:r>
      <w:proofErr w:type="gramEnd"/>
      <w:r w:rsidRPr="00C074CB">
        <w:rPr>
          <w:i/>
        </w:rPr>
        <w:t xml:space="preserve"> Cell ID for the cell associated with the </w:t>
      </w:r>
      <w:r w:rsidR="004D75F6">
        <w:rPr>
          <w:i/>
        </w:rPr>
        <w:t xml:space="preserve">RSRP </w:t>
      </w:r>
      <w:r w:rsidRPr="00C074CB">
        <w:rPr>
          <w:i/>
        </w:rPr>
        <w:t>measurement.</w:t>
      </w:r>
    </w:p>
    <w:p w:rsidR="00C074CB" w:rsidRPr="00C074CB" w:rsidRDefault="00C074CB" w:rsidP="00C074CB">
      <w:pPr>
        <w:pStyle w:val="3GPPNormalText"/>
        <w:numPr>
          <w:ilvl w:val="1"/>
          <w:numId w:val="55"/>
        </w:numPr>
        <w:spacing w:after="0" w:line="276" w:lineRule="auto"/>
        <w:rPr>
          <w:i/>
        </w:rPr>
      </w:pPr>
      <w:r w:rsidRPr="00C074CB">
        <w:rPr>
          <w:i/>
        </w:rPr>
        <w:t>(Optional) The information that uniquely identifies the beam associated with the</w:t>
      </w:r>
      <w:r w:rsidR="004D75F6" w:rsidRPr="004D75F6">
        <w:rPr>
          <w:i/>
        </w:rPr>
        <w:t xml:space="preserve"> </w:t>
      </w:r>
      <w:r w:rsidR="004D75F6">
        <w:rPr>
          <w:i/>
        </w:rPr>
        <w:t>RSRP</w:t>
      </w:r>
      <w:r w:rsidRPr="00C074CB">
        <w:rPr>
          <w:i/>
        </w:rPr>
        <w:t xml:space="preserve"> measurement. The information can be</w:t>
      </w:r>
    </w:p>
    <w:p w:rsidR="00C074CB" w:rsidRPr="00C074CB" w:rsidRDefault="00C074CB" w:rsidP="00C074CB">
      <w:pPr>
        <w:pStyle w:val="3GPPNormalText"/>
        <w:numPr>
          <w:ilvl w:val="2"/>
          <w:numId w:val="55"/>
        </w:numPr>
        <w:spacing w:after="0" w:line="276" w:lineRule="auto"/>
        <w:rPr>
          <w:i/>
        </w:rPr>
      </w:pPr>
      <w:r w:rsidRPr="00C074CB">
        <w:rPr>
          <w:i/>
        </w:rPr>
        <w:t xml:space="preserve">a PRS resource set ID, and/or </w:t>
      </w:r>
    </w:p>
    <w:p w:rsidR="00C074CB" w:rsidRPr="00C074CB" w:rsidRDefault="004D75F6" w:rsidP="00C074CB">
      <w:pPr>
        <w:pStyle w:val="3GPPNormalText"/>
        <w:numPr>
          <w:ilvl w:val="2"/>
          <w:numId w:val="55"/>
        </w:numPr>
        <w:spacing w:after="0" w:line="276" w:lineRule="auto"/>
        <w:rPr>
          <w:i/>
        </w:rPr>
      </w:pPr>
      <w:r>
        <w:rPr>
          <w:i/>
        </w:rPr>
        <w:t xml:space="preserve">a </w:t>
      </w:r>
      <w:r w:rsidR="00C074CB" w:rsidRPr="00C074CB">
        <w:rPr>
          <w:i/>
        </w:rPr>
        <w:t>PRS resource ID</w:t>
      </w:r>
    </w:p>
    <w:p w:rsidR="00C074CB" w:rsidRPr="00C074CB" w:rsidRDefault="00C074CB" w:rsidP="00C074CB">
      <w:pPr>
        <w:pStyle w:val="3GPPNormalText"/>
        <w:numPr>
          <w:ilvl w:val="1"/>
          <w:numId w:val="55"/>
        </w:numPr>
        <w:spacing w:after="0" w:line="276" w:lineRule="auto"/>
        <w:rPr>
          <w:i/>
        </w:rPr>
      </w:pPr>
      <w:r w:rsidRPr="00C074CB">
        <w:rPr>
          <w:i/>
          <w:snapToGrid w:val="0"/>
        </w:rPr>
        <w:t xml:space="preserve">the </w:t>
      </w:r>
      <w:r w:rsidR="004D75F6">
        <w:rPr>
          <w:i/>
        </w:rPr>
        <w:t xml:space="preserve">RSRP </w:t>
      </w:r>
      <w:r w:rsidRPr="00C074CB">
        <w:rPr>
          <w:i/>
          <w:snapToGrid w:val="0"/>
        </w:rPr>
        <w:t>measurement</w:t>
      </w:r>
    </w:p>
    <w:p w:rsidR="00C074CB" w:rsidRPr="00C074CB" w:rsidRDefault="004D75F6" w:rsidP="00C074CB">
      <w:pPr>
        <w:pStyle w:val="3GPPNormalText"/>
        <w:numPr>
          <w:ilvl w:val="2"/>
          <w:numId w:val="55"/>
        </w:numPr>
        <w:spacing w:after="0" w:line="276" w:lineRule="auto"/>
        <w:rPr>
          <w:i/>
        </w:rPr>
      </w:pPr>
      <w:r>
        <w:rPr>
          <w:i/>
          <w:snapToGrid w:val="0"/>
        </w:rPr>
        <w:t xml:space="preserve">FFS: </w:t>
      </w:r>
      <w:r w:rsidR="00C074CB" w:rsidRPr="00C074CB">
        <w:rPr>
          <w:i/>
          <w:snapToGrid w:val="0"/>
        </w:rPr>
        <w:t>the range and resolution</w:t>
      </w:r>
      <w:r>
        <w:rPr>
          <w:i/>
          <w:snapToGrid w:val="0"/>
        </w:rPr>
        <w:t xml:space="preserve"> as defined in TS 38.331</w:t>
      </w:r>
    </w:p>
    <w:bookmarkEnd w:id="8"/>
    <w:p w:rsidR="003C484F" w:rsidRPr="003C484F" w:rsidRDefault="003C484F" w:rsidP="003C484F">
      <w:pPr>
        <w:rPr>
          <w:highlight w:val="yellow"/>
        </w:rPr>
      </w:pPr>
    </w:p>
    <w:p w:rsidR="000E61A4" w:rsidRDefault="0042326A" w:rsidP="000E61A4">
      <w:pPr>
        <w:pStyle w:val="30"/>
        <w:rPr>
          <w:lang w:eastAsia="en-US"/>
        </w:rPr>
      </w:pPr>
      <w:r>
        <w:rPr>
          <w:lang w:eastAsia="en-US"/>
        </w:rPr>
        <w:t>Criterions for UE</w:t>
      </w:r>
      <w:r w:rsidR="00764ED4">
        <w:rPr>
          <w:lang w:eastAsia="en-US"/>
        </w:rPr>
        <w:t>/gNB</w:t>
      </w:r>
      <w:r>
        <w:rPr>
          <w:lang w:eastAsia="en-US"/>
        </w:rPr>
        <w:t xml:space="preserve"> measurement reporting</w:t>
      </w:r>
    </w:p>
    <w:p w:rsidR="0042326A" w:rsidRDefault="00784EFA" w:rsidP="00784EFA">
      <w:pPr>
        <w:rPr>
          <w:lang w:eastAsia="en-US"/>
        </w:rPr>
      </w:pPr>
      <w:r>
        <w:rPr>
          <w:lang w:eastAsia="en-US"/>
        </w:rPr>
        <w:t xml:space="preserve">For </w:t>
      </w:r>
      <w:r w:rsidR="00764ED4">
        <w:rPr>
          <w:lang w:eastAsia="en-US"/>
        </w:rPr>
        <w:t xml:space="preserve">UE/gNB </w:t>
      </w:r>
      <w:r w:rsidR="0042326A">
        <w:rPr>
          <w:lang w:eastAsia="en-US"/>
        </w:rPr>
        <w:t xml:space="preserve">measurement reporting, there was proposal to </w:t>
      </w:r>
      <w:r>
        <w:rPr>
          <w:lang w:eastAsia="en-US"/>
        </w:rPr>
        <w:t xml:space="preserve">define the </w:t>
      </w:r>
      <w:r w:rsidR="0042326A">
        <w:rPr>
          <w:lang w:eastAsia="en-US"/>
        </w:rPr>
        <w:t xml:space="preserve">criterions for </w:t>
      </w:r>
      <w:r>
        <w:rPr>
          <w:lang w:eastAsia="en-US"/>
        </w:rPr>
        <w:t xml:space="preserve">the </w:t>
      </w:r>
      <w:r w:rsidR="00764ED4">
        <w:rPr>
          <w:lang w:eastAsia="en-US"/>
        </w:rPr>
        <w:t xml:space="preserve">UE/gNB </w:t>
      </w:r>
      <w:r w:rsidR="0042326A">
        <w:rPr>
          <w:lang w:eastAsia="en-US"/>
        </w:rPr>
        <w:t xml:space="preserve">measurement report, i.e., </w:t>
      </w:r>
      <w:r w:rsidR="00764ED4">
        <w:rPr>
          <w:lang w:eastAsia="en-US"/>
        </w:rPr>
        <w:t xml:space="preserve">UE/gNB </w:t>
      </w:r>
      <w:r w:rsidR="0042326A">
        <w:rPr>
          <w:lang w:eastAsia="en-US"/>
        </w:rPr>
        <w:t xml:space="preserve">only </w:t>
      </w:r>
      <w:r>
        <w:rPr>
          <w:lang w:eastAsia="en-US"/>
        </w:rPr>
        <w:t>report</w:t>
      </w:r>
      <w:r w:rsidR="0042326A">
        <w:rPr>
          <w:lang w:eastAsia="en-US"/>
        </w:rPr>
        <w:t>s</w:t>
      </w:r>
      <w:r>
        <w:rPr>
          <w:lang w:eastAsia="en-US"/>
        </w:rPr>
        <w:t xml:space="preserve"> the measurements </w:t>
      </w:r>
      <w:r w:rsidR="0042326A">
        <w:rPr>
          <w:lang w:eastAsia="en-US"/>
        </w:rPr>
        <w:t xml:space="preserve">that meet certain criterion. In addition, there was proposal for the </w:t>
      </w:r>
      <w:r w:rsidR="00764ED4">
        <w:rPr>
          <w:lang w:eastAsia="en-US"/>
        </w:rPr>
        <w:t xml:space="preserve">UE/gNB </w:t>
      </w:r>
      <w:r w:rsidR="0042326A">
        <w:rPr>
          <w:lang w:eastAsia="en-US"/>
        </w:rPr>
        <w:t xml:space="preserve">to report </w:t>
      </w:r>
      <w:r w:rsidR="00764ED4">
        <w:rPr>
          <w:lang w:eastAsia="en-US"/>
        </w:rPr>
        <w:t xml:space="preserve">UE/gNB </w:t>
      </w:r>
      <w:r w:rsidR="0042326A">
        <w:rPr>
          <w:lang w:eastAsia="en-US"/>
        </w:rPr>
        <w:t>measurements for every configured PRS</w:t>
      </w:r>
      <w:r w:rsidR="00764ED4">
        <w:rPr>
          <w:lang w:eastAsia="en-US"/>
        </w:rPr>
        <w:t>/SRS</w:t>
      </w:r>
      <w:r w:rsidR="0042326A">
        <w:rPr>
          <w:lang w:eastAsia="en-US"/>
        </w:rPr>
        <w:t xml:space="preserve"> resources without considering whether the </w:t>
      </w:r>
      <w:r w:rsidR="00764ED4">
        <w:rPr>
          <w:lang w:eastAsia="en-US"/>
        </w:rPr>
        <w:t xml:space="preserve">UE/gNB </w:t>
      </w:r>
      <w:r w:rsidR="008A7DC2">
        <w:rPr>
          <w:lang w:eastAsia="en-US"/>
        </w:rPr>
        <w:t xml:space="preserve">has </w:t>
      </w:r>
      <w:proofErr w:type="gramStart"/>
      <w:r w:rsidR="008A7DC2">
        <w:rPr>
          <w:lang w:eastAsia="en-US"/>
        </w:rPr>
        <w:t>detect</w:t>
      </w:r>
      <w:proofErr w:type="gramEnd"/>
      <w:r w:rsidR="008A7DC2">
        <w:rPr>
          <w:lang w:eastAsia="en-US"/>
        </w:rPr>
        <w:t xml:space="preserve"> the signals carried in the </w:t>
      </w:r>
      <w:r w:rsidR="00764ED4">
        <w:rPr>
          <w:lang w:eastAsia="en-US"/>
        </w:rPr>
        <w:t xml:space="preserve">PRS/SRS </w:t>
      </w:r>
      <w:r w:rsidR="008A7DC2">
        <w:rPr>
          <w:lang w:eastAsia="en-US"/>
        </w:rPr>
        <w:t xml:space="preserve">resources. </w:t>
      </w:r>
      <w:r w:rsidR="0042326A">
        <w:rPr>
          <w:lang w:eastAsia="en-US"/>
        </w:rPr>
        <w:t xml:space="preserve">In our view, there is obvious that there is no need for the </w:t>
      </w:r>
      <w:r w:rsidR="00764ED4">
        <w:rPr>
          <w:lang w:eastAsia="en-US"/>
        </w:rPr>
        <w:t xml:space="preserve">UE/gNB </w:t>
      </w:r>
      <w:r w:rsidR="0042326A">
        <w:rPr>
          <w:lang w:eastAsia="en-US"/>
        </w:rPr>
        <w:t xml:space="preserve">to report the measurements for the </w:t>
      </w:r>
      <w:r w:rsidR="008A7DC2">
        <w:rPr>
          <w:lang w:eastAsia="en-US"/>
        </w:rPr>
        <w:t xml:space="preserve">undetected </w:t>
      </w:r>
      <w:r w:rsidR="0042326A">
        <w:rPr>
          <w:lang w:eastAsia="en-US"/>
        </w:rPr>
        <w:t xml:space="preserve">cells </w:t>
      </w:r>
      <w:r w:rsidR="008A7DC2">
        <w:rPr>
          <w:lang w:eastAsia="en-US"/>
        </w:rPr>
        <w:t xml:space="preserve">or the undetected PRS resources. </w:t>
      </w:r>
      <w:r w:rsidR="008D0C2C">
        <w:rPr>
          <w:lang w:eastAsia="en-US"/>
        </w:rPr>
        <w:t xml:space="preserve">UE/gNB </w:t>
      </w:r>
      <w:r w:rsidR="008A7DC2">
        <w:rPr>
          <w:lang w:eastAsia="en-US"/>
        </w:rPr>
        <w:t xml:space="preserve">should only report the measurement with certain reliability. </w:t>
      </w:r>
      <w:r w:rsidR="0042326A">
        <w:rPr>
          <w:lang w:eastAsia="en-US"/>
        </w:rPr>
        <w:t>It can be up</w:t>
      </w:r>
      <w:r w:rsidR="008A7DC2">
        <w:rPr>
          <w:lang w:eastAsia="en-US"/>
        </w:rPr>
        <w:t xml:space="preserve"> to the </w:t>
      </w:r>
      <w:r w:rsidR="00764ED4">
        <w:rPr>
          <w:lang w:eastAsia="en-US"/>
        </w:rPr>
        <w:t xml:space="preserve">UE/gNB </w:t>
      </w:r>
      <w:r w:rsidR="008A7DC2">
        <w:rPr>
          <w:lang w:eastAsia="en-US"/>
        </w:rPr>
        <w:t>to decide which</w:t>
      </w:r>
      <w:r w:rsidR="0042326A">
        <w:rPr>
          <w:lang w:eastAsia="en-US"/>
        </w:rPr>
        <w:t xml:space="preserve"> UE measurements </w:t>
      </w:r>
      <w:r w:rsidR="008A7DC2">
        <w:rPr>
          <w:lang w:eastAsia="en-US"/>
        </w:rPr>
        <w:t xml:space="preserve">are </w:t>
      </w:r>
      <w:r w:rsidR="0042326A">
        <w:rPr>
          <w:lang w:eastAsia="en-US"/>
        </w:rPr>
        <w:t>reported as long as the performance requirements to be defined in RAN4 can be satisfied.</w:t>
      </w:r>
    </w:p>
    <w:p w:rsidR="00C513D1" w:rsidRPr="001F0B9B" w:rsidRDefault="00C513D1" w:rsidP="00C513D1">
      <w:pPr>
        <w:pStyle w:val="3GPPNormalText"/>
        <w:spacing w:after="0"/>
        <w:rPr>
          <w:i/>
        </w:rPr>
      </w:pPr>
      <w:bookmarkStart w:id="9" w:name="p9"/>
      <w:r w:rsidRPr="001F0B9B">
        <w:rPr>
          <w:b/>
          <w:i/>
        </w:rPr>
        <w:lastRenderedPageBreak/>
        <w:t xml:space="preserve">Proposal </w:t>
      </w:r>
      <w:r w:rsidRPr="001F0B9B">
        <w:rPr>
          <w:b/>
          <w:i/>
        </w:rPr>
        <w:fldChar w:fldCharType="begin"/>
      </w:r>
      <w:r w:rsidRPr="001F0B9B">
        <w:rPr>
          <w:b/>
          <w:i/>
        </w:rPr>
        <w:instrText xml:space="preserve"> SEQ Proposal \* ARABIC </w:instrText>
      </w:r>
      <w:r w:rsidRPr="001F0B9B">
        <w:rPr>
          <w:b/>
          <w:i/>
        </w:rPr>
        <w:fldChar w:fldCharType="separate"/>
      </w:r>
      <w:r w:rsidR="00BC29E2">
        <w:rPr>
          <w:b/>
          <w:i/>
          <w:noProof/>
        </w:rPr>
        <w:t>9</w:t>
      </w:r>
      <w:r w:rsidRPr="001F0B9B">
        <w:rPr>
          <w:b/>
          <w:i/>
        </w:rPr>
        <w:fldChar w:fldCharType="end"/>
      </w:r>
      <w:r w:rsidRPr="001F0B9B">
        <w:rPr>
          <w:b/>
          <w:i/>
        </w:rPr>
        <w:t>:</w:t>
      </w:r>
      <w:r w:rsidRPr="001F0B9B">
        <w:rPr>
          <w:i/>
        </w:rPr>
        <w:t xml:space="preserve">  </w:t>
      </w:r>
      <w:r w:rsidR="00764ED4">
        <w:rPr>
          <w:lang w:eastAsia="en-US"/>
        </w:rPr>
        <w:t xml:space="preserve">UE/gNB </w:t>
      </w:r>
      <w:r w:rsidR="00764ED4">
        <w:rPr>
          <w:i/>
        </w:rPr>
        <w:t>need</w:t>
      </w:r>
      <w:r>
        <w:rPr>
          <w:i/>
        </w:rPr>
        <w:t xml:space="preserve"> only to select those measurements </w:t>
      </w:r>
      <w:r w:rsidR="00857109">
        <w:rPr>
          <w:i/>
        </w:rPr>
        <w:t>(RTSD, UE Rx-</w:t>
      </w:r>
      <w:proofErr w:type="spellStart"/>
      <w:r w:rsidR="00857109">
        <w:rPr>
          <w:i/>
        </w:rPr>
        <w:t>Tx</w:t>
      </w:r>
      <w:proofErr w:type="spellEnd"/>
      <w:r w:rsidR="00857109">
        <w:rPr>
          <w:i/>
        </w:rPr>
        <w:t xml:space="preserve"> time difference, RSRP</w:t>
      </w:r>
      <w:r w:rsidR="008D0C2C">
        <w:rPr>
          <w:i/>
        </w:rPr>
        <w:t xml:space="preserve">, UL RTOA, </w:t>
      </w:r>
      <w:proofErr w:type="spellStart"/>
      <w:r w:rsidR="008D0C2C">
        <w:rPr>
          <w:i/>
        </w:rPr>
        <w:t>gNB</w:t>
      </w:r>
      <w:proofErr w:type="spellEnd"/>
      <w:r w:rsidR="008D0C2C">
        <w:rPr>
          <w:i/>
        </w:rPr>
        <w:t xml:space="preserve"> Rx-</w:t>
      </w:r>
      <w:proofErr w:type="spellStart"/>
      <w:r w:rsidR="008D0C2C">
        <w:rPr>
          <w:i/>
        </w:rPr>
        <w:t>Tx</w:t>
      </w:r>
      <w:proofErr w:type="spellEnd"/>
      <w:r w:rsidR="008D0C2C">
        <w:rPr>
          <w:i/>
        </w:rPr>
        <w:t xml:space="preserve"> time difference, AOA/AOZ</w:t>
      </w:r>
      <w:r w:rsidR="00857109">
        <w:rPr>
          <w:i/>
        </w:rPr>
        <w:t xml:space="preserve">) </w:t>
      </w:r>
      <w:r>
        <w:rPr>
          <w:i/>
        </w:rPr>
        <w:t>that are measured with certain reliability in measurement report</w:t>
      </w:r>
      <w:r w:rsidR="00B8706E">
        <w:rPr>
          <w:i/>
        </w:rPr>
        <w:t xml:space="preserve">, but not necessary for every cell and/or every </w:t>
      </w:r>
      <w:r w:rsidR="008D0C2C">
        <w:rPr>
          <w:lang w:eastAsia="en-US"/>
        </w:rPr>
        <w:t xml:space="preserve">PRS/SRS </w:t>
      </w:r>
      <w:r w:rsidR="00B8706E">
        <w:rPr>
          <w:i/>
        </w:rPr>
        <w:t>resources</w:t>
      </w:r>
      <w:r>
        <w:rPr>
          <w:i/>
        </w:rPr>
        <w:t xml:space="preserve">. There is no need to define the criterions for </w:t>
      </w:r>
      <w:r w:rsidR="00764ED4">
        <w:rPr>
          <w:lang w:eastAsia="en-US"/>
        </w:rPr>
        <w:t xml:space="preserve">UE/gNB </w:t>
      </w:r>
      <w:r>
        <w:rPr>
          <w:i/>
        </w:rPr>
        <w:t xml:space="preserve">to select the measurements in RAN1 specification since RAN4 will define the performance requirements for </w:t>
      </w:r>
      <w:r w:rsidR="008D0C2C">
        <w:rPr>
          <w:lang w:eastAsia="en-US"/>
        </w:rPr>
        <w:t xml:space="preserve">UE/gNB </w:t>
      </w:r>
      <w:r>
        <w:rPr>
          <w:i/>
        </w:rPr>
        <w:t>measurements.</w:t>
      </w:r>
    </w:p>
    <w:bookmarkEnd w:id="9"/>
    <w:p w:rsidR="00C513D1" w:rsidRDefault="00C513D1" w:rsidP="00784EFA">
      <w:pPr>
        <w:rPr>
          <w:lang w:eastAsia="en-US"/>
        </w:rPr>
      </w:pPr>
    </w:p>
    <w:p w:rsidR="00516D91" w:rsidRPr="00834D57" w:rsidRDefault="00C977B9" w:rsidP="00516D91">
      <w:pPr>
        <w:pStyle w:val="10"/>
        <w:rPr>
          <w:lang w:val="en-US"/>
        </w:rPr>
      </w:pPr>
      <w:r w:rsidRPr="00834D57">
        <w:t xml:space="preserve">Quality indication of </w:t>
      </w:r>
      <w:r w:rsidR="00C75F0F" w:rsidRPr="00834D57">
        <w:rPr>
          <w:lang w:val="en-US"/>
        </w:rPr>
        <w:t>M</w:t>
      </w:r>
      <w:r w:rsidR="00516D91" w:rsidRPr="00834D57">
        <w:rPr>
          <w:lang w:val="en-US"/>
        </w:rPr>
        <w:t>easurement</w:t>
      </w:r>
      <w:r w:rsidRPr="00834D57">
        <w:rPr>
          <w:lang w:val="en-US"/>
        </w:rPr>
        <w:t>s</w:t>
      </w:r>
    </w:p>
    <w:p w:rsidR="00501F0D" w:rsidRDefault="00841EC0" w:rsidP="00501F0D">
      <w:pPr>
        <w:rPr>
          <w:lang w:val="en-US" w:eastAsia="en-US"/>
        </w:rPr>
      </w:pPr>
      <w:r>
        <w:rPr>
          <w:lang w:val="en-US" w:eastAsia="en-US"/>
        </w:rPr>
        <w:t>The following agreement w</w:t>
      </w:r>
      <w:r w:rsidR="00D74176">
        <w:rPr>
          <w:lang w:val="en-US" w:eastAsia="en-US"/>
        </w:rPr>
        <w:t>as</w:t>
      </w:r>
      <w:r>
        <w:rPr>
          <w:lang w:val="en-US" w:eastAsia="en-US"/>
        </w:rPr>
        <w:t xml:space="preserve"> made </w:t>
      </w:r>
      <w:r w:rsidR="00501F0D">
        <w:rPr>
          <w:lang w:val="en-US" w:eastAsia="en-US"/>
        </w:rPr>
        <w:t>in RAN1#97</w:t>
      </w:r>
      <w:r w:rsidR="002A1660">
        <w:rPr>
          <w:lang w:val="en-US" w:eastAsia="en-US"/>
        </w:rPr>
        <w:t>[1]</w:t>
      </w:r>
    </w:p>
    <w:p w:rsidR="00501F0D" w:rsidRDefault="00501F0D" w:rsidP="004866EE">
      <w:pPr>
        <w:numPr>
          <w:ilvl w:val="0"/>
          <w:numId w:val="40"/>
        </w:numPr>
        <w:spacing w:after="0"/>
      </w:pPr>
      <w:r>
        <w:t xml:space="preserve">Support reporting separate metric(s) corresponding to </w:t>
      </w:r>
      <w:r w:rsidR="00D74176">
        <w:t xml:space="preserve">the </w:t>
      </w:r>
      <w:r>
        <w:t>quality of each of the following measurements</w:t>
      </w:r>
    </w:p>
    <w:p w:rsidR="00501F0D" w:rsidRDefault="00501F0D" w:rsidP="004866EE">
      <w:pPr>
        <w:numPr>
          <w:ilvl w:val="0"/>
          <w:numId w:val="39"/>
        </w:numPr>
        <w:spacing w:after="0"/>
      </w:pPr>
      <w:r>
        <w:t>RSTD</w:t>
      </w:r>
    </w:p>
    <w:p w:rsidR="00501F0D" w:rsidRDefault="00501F0D" w:rsidP="004866EE">
      <w:pPr>
        <w:numPr>
          <w:ilvl w:val="0"/>
          <w:numId w:val="39"/>
        </w:numPr>
        <w:spacing w:after="0"/>
      </w:pPr>
      <w:r>
        <w:t>UE Rx-</w:t>
      </w:r>
      <w:proofErr w:type="spellStart"/>
      <w:r>
        <w:t>Tx</w:t>
      </w:r>
      <w:proofErr w:type="spellEnd"/>
      <w:r>
        <w:t xml:space="preserve"> time difference</w:t>
      </w:r>
    </w:p>
    <w:p w:rsidR="00501F0D" w:rsidRDefault="00501F0D" w:rsidP="004866EE">
      <w:pPr>
        <w:numPr>
          <w:ilvl w:val="0"/>
          <w:numId w:val="39"/>
        </w:numPr>
        <w:spacing w:after="0"/>
      </w:pPr>
      <w:r>
        <w:t>UL-RTOA</w:t>
      </w:r>
    </w:p>
    <w:p w:rsidR="00501F0D" w:rsidRDefault="00501F0D" w:rsidP="004866EE">
      <w:pPr>
        <w:numPr>
          <w:ilvl w:val="0"/>
          <w:numId w:val="39"/>
        </w:numPr>
        <w:spacing w:after="0"/>
      </w:pPr>
      <w:proofErr w:type="spellStart"/>
      <w:r>
        <w:t>gNB</w:t>
      </w:r>
      <w:proofErr w:type="spellEnd"/>
      <w:r>
        <w:t xml:space="preserve"> Rx-</w:t>
      </w:r>
      <w:proofErr w:type="spellStart"/>
      <w:r>
        <w:t>Tx</w:t>
      </w:r>
      <w:proofErr w:type="spellEnd"/>
      <w:r>
        <w:t xml:space="preserve"> time difference</w:t>
      </w:r>
    </w:p>
    <w:p w:rsidR="00501F0D" w:rsidRDefault="00501F0D" w:rsidP="004866EE">
      <w:pPr>
        <w:numPr>
          <w:ilvl w:val="0"/>
          <w:numId w:val="39"/>
        </w:numPr>
        <w:spacing w:after="0"/>
      </w:pPr>
      <w:r>
        <w:t>UL angle of arrival, including the azimuth of arrival (</w:t>
      </w:r>
      <w:proofErr w:type="spellStart"/>
      <w:r>
        <w:t>AoA</w:t>
      </w:r>
      <w:proofErr w:type="spellEnd"/>
      <w:r>
        <w:t>) and the zenith of arrival (</w:t>
      </w:r>
      <w:proofErr w:type="spellStart"/>
      <w:r>
        <w:t>ZoA</w:t>
      </w:r>
      <w:proofErr w:type="spellEnd"/>
      <w:r>
        <w:t>)</w:t>
      </w:r>
    </w:p>
    <w:p w:rsidR="00501F0D" w:rsidRDefault="00501F0D" w:rsidP="004866EE">
      <w:pPr>
        <w:numPr>
          <w:ilvl w:val="0"/>
          <w:numId w:val="40"/>
        </w:numPr>
        <w:spacing w:after="0"/>
      </w:pPr>
      <w:r>
        <w:t>FFS: The details of these quality metrics</w:t>
      </w:r>
    </w:p>
    <w:p w:rsidR="00501F0D" w:rsidRPr="00501F0D" w:rsidRDefault="00501F0D" w:rsidP="00501F0D">
      <w:pPr>
        <w:rPr>
          <w:lang w:val="en-US" w:eastAsia="en-US"/>
        </w:rPr>
      </w:pPr>
    </w:p>
    <w:p w:rsidR="00C977B9" w:rsidRDefault="00C977B9" w:rsidP="00C977B9">
      <w:pPr>
        <w:pStyle w:val="30"/>
      </w:pPr>
      <w:r w:rsidRPr="00C977B9">
        <w:t xml:space="preserve">Quality indication </w:t>
      </w:r>
      <w:r w:rsidR="000031B5">
        <w:t xml:space="preserve">of UE/gNB timing </w:t>
      </w:r>
      <w:r>
        <w:t>measurements</w:t>
      </w:r>
    </w:p>
    <w:p w:rsidR="00C977B9" w:rsidRDefault="00C977B9" w:rsidP="00C977B9">
      <w:pPr>
        <w:rPr>
          <w:snapToGrid w:val="0"/>
        </w:rPr>
      </w:pPr>
      <w:r>
        <w:t xml:space="preserve">LTE OTDOA measurement report supports the quality of the TOAs used in the RSTD measurements as defined </w:t>
      </w:r>
      <w:r w:rsidRPr="008A2B46">
        <w:rPr>
          <w:i/>
          <w:snapToGrid w:val="0"/>
        </w:rPr>
        <w:t>OTDOA</w:t>
      </w:r>
      <w:r w:rsidRPr="008A2B46">
        <w:rPr>
          <w:i/>
          <w:snapToGrid w:val="0"/>
        </w:rPr>
        <w:noBreakHyphen/>
      </w:r>
      <w:proofErr w:type="spellStart"/>
      <w:r w:rsidRPr="008A2B46">
        <w:rPr>
          <w:i/>
          <w:snapToGrid w:val="0"/>
        </w:rPr>
        <w:t>MeasQuality</w:t>
      </w:r>
      <w:proofErr w:type="spellEnd"/>
      <w:r>
        <w:rPr>
          <w:snapToGrid w:val="0"/>
        </w:rPr>
        <w:t xml:space="preserve"> in LPP </w:t>
      </w:r>
      <w:r>
        <w:t xml:space="preserve">in TS 36.355 </w:t>
      </w:r>
      <w:r w:rsidR="002A1660">
        <w:t>[11]</w:t>
      </w:r>
      <w:r w:rsidR="00DA53F9">
        <w:t xml:space="preserve">, which </w:t>
      </w:r>
      <w:r>
        <w:rPr>
          <w:snapToGrid w:val="0"/>
        </w:rPr>
        <w:t xml:space="preserve">includes </w:t>
      </w:r>
      <w:r w:rsidR="00DA53F9">
        <w:rPr>
          <w:snapToGrid w:val="0"/>
        </w:rPr>
        <w:t xml:space="preserve">the following </w:t>
      </w:r>
      <w:r>
        <w:rPr>
          <w:snapToGrid w:val="0"/>
        </w:rPr>
        <w:t>elements:</w:t>
      </w:r>
    </w:p>
    <w:p w:rsidR="00C977B9" w:rsidRPr="00642C4A" w:rsidRDefault="00C977B9" w:rsidP="004866EE">
      <w:pPr>
        <w:pStyle w:val="afb"/>
        <w:numPr>
          <w:ilvl w:val="0"/>
          <w:numId w:val="37"/>
        </w:numPr>
        <w:rPr>
          <w:snapToGrid w:val="0"/>
        </w:rPr>
      </w:pPr>
      <w:r w:rsidRPr="00642C4A">
        <w:rPr>
          <w:snapToGrid w:val="0"/>
        </w:rPr>
        <w:t>error-Resolution</w:t>
      </w:r>
      <w:r>
        <w:rPr>
          <w:snapToGrid w:val="0"/>
        </w:rPr>
        <w:t xml:space="preserve"> ([5, 10, 20, 30]meter): </w:t>
      </w:r>
      <w:r w:rsidRPr="00642C4A">
        <w:rPr>
          <w:snapToGrid w:val="0"/>
        </w:rPr>
        <w:t xml:space="preserve">specifies the resolution used in </w:t>
      </w:r>
      <w:r w:rsidR="00D74176">
        <w:rPr>
          <w:snapToGrid w:val="0"/>
        </w:rPr>
        <w:t xml:space="preserve">the </w:t>
      </w:r>
      <w:r w:rsidRPr="00642C4A">
        <w:rPr>
          <w:snapToGrid w:val="0"/>
        </w:rPr>
        <w:t>error-Value field</w:t>
      </w:r>
    </w:p>
    <w:p w:rsidR="00C977B9" w:rsidRPr="00642C4A" w:rsidRDefault="00C977B9" w:rsidP="004866EE">
      <w:pPr>
        <w:pStyle w:val="afb"/>
        <w:numPr>
          <w:ilvl w:val="0"/>
          <w:numId w:val="37"/>
        </w:numPr>
        <w:rPr>
          <w:snapToGrid w:val="0"/>
        </w:rPr>
      </w:pPr>
      <w:r w:rsidRPr="00642C4A">
        <w:rPr>
          <w:snapToGrid w:val="0"/>
        </w:rPr>
        <w:t>error-Value</w:t>
      </w:r>
      <w:r>
        <w:rPr>
          <w:snapToGrid w:val="0"/>
        </w:rPr>
        <w:t xml:space="preserve"> ([0 ~ 63]): </w:t>
      </w:r>
      <w:r w:rsidRPr="00642C4A">
        <w:rPr>
          <w:rFonts w:hint="eastAsia"/>
          <w:snapToGrid w:val="0"/>
        </w:rPr>
        <w:t>specifies the target device′s best estimate of the uncertainty of</w:t>
      </w:r>
      <w:r>
        <w:rPr>
          <w:rFonts w:hint="eastAsia"/>
          <w:snapToGrid w:val="0"/>
        </w:rPr>
        <w:t xml:space="preserve"> the OTDOA (or TOA) measurement</w:t>
      </w:r>
    </w:p>
    <w:p w:rsidR="00C977B9" w:rsidRPr="00642C4A" w:rsidRDefault="00C977B9" w:rsidP="004866EE">
      <w:pPr>
        <w:pStyle w:val="afb"/>
        <w:numPr>
          <w:ilvl w:val="0"/>
          <w:numId w:val="37"/>
        </w:numPr>
      </w:pPr>
      <w:r w:rsidRPr="00642C4A">
        <w:rPr>
          <w:snapToGrid w:val="0"/>
        </w:rPr>
        <w:t>error-</w:t>
      </w:r>
      <w:proofErr w:type="spellStart"/>
      <w:r w:rsidRPr="00642C4A">
        <w:rPr>
          <w:snapToGrid w:val="0"/>
        </w:rPr>
        <w:t>NumSamples</w:t>
      </w:r>
      <w:proofErr w:type="spellEnd"/>
      <w:r>
        <w:rPr>
          <w:snapToGrid w:val="0"/>
        </w:rPr>
        <w:t xml:space="preserve"> ([0 ~7]): </w:t>
      </w:r>
      <w:r w:rsidRPr="00642C4A">
        <w:rPr>
          <w:snapToGrid w:val="0"/>
        </w:rPr>
        <w:t>specifies how many measurements have been used by the target device to de</w:t>
      </w:r>
      <w:r>
        <w:rPr>
          <w:snapToGrid w:val="0"/>
        </w:rPr>
        <w:t xml:space="preserve">termine this </w:t>
      </w:r>
      <w:r w:rsidRPr="008A2B46">
        <w:rPr>
          <w:i/>
          <w:snapToGrid w:val="0"/>
        </w:rPr>
        <w:t>TDOA</w:t>
      </w:r>
      <w:r w:rsidRPr="008A2B46">
        <w:rPr>
          <w:i/>
          <w:snapToGrid w:val="0"/>
        </w:rPr>
        <w:noBreakHyphen/>
      </w:r>
      <w:proofErr w:type="spellStart"/>
      <w:r w:rsidRPr="008A2B46">
        <w:rPr>
          <w:i/>
          <w:snapToGrid w:val="0"/>
        </w:rPr>
        <w:t>MeasQuality</w:t>
      </w:r>
      <w:proofErr w:type="spellEnd"/>
    </w:p>
    <w:p w:rsidR="00C977B9" w:rsidRDefault="00C977B9" w:rsidP="00C977B9">
      <w:pPr>
        <w:pStyle w:val="afb"/>
        <w:rPr>
          <w:snapToGrid w:val="0"/>
        </w:rPr>
      </w:pPr>
    </w:p>
    <w:p w:rsidR="00C977B9" w:rsidRDefault="00C977B9" w:rsidP="00C977B9">
      <w:pPr>
        <w:spacing w:after="0"/>
      </w:pPr>
      <w:r w:rsidRPr="005A1DF7">
        <w:rPr>
          <w:rFonts w:eastAsiaTheme="minorEastAsia"/>
          <w:lang w:val="en-US" w:eastAsia="zh-CN"/>
        </w:rPr>
        <w:t>LTE quality</w:t>
      </w:r>
      <w:r w:rsidRPr="005A1DF7">
        <w:rPr>
          <w:rFonts w:eastAsiaTheme="minorEastAsia" w:hint="eastAsia"/>
          <w:lang w:val="en-US" w:eastAsia="zh-CN"/>
        </w:rPr>
        <w:t xml:space="preserve"> measurements </w:t>
      </w:r>
      <w:r w:rsidR="00F17A16">
        <w:rPr>
          <w:rFonts w:eastAsiaTheme="minorEastAsia"/>
          <w:lang w:val="en-US" w:eastAsia="zh-CN"/>
        </w:rPr>
        <w:t>can</w:t>
      </w:r>
      <w:r w:rsidRPr="005A1DF7">
        <w:rPr>
          <w:rFonts w:eastAsiaTheme="minorEastAsia"/>
          <w:lang w:val="en-US" w:eastAsia="zh-CN"/>
        </w:rPr>
        <w:t xml:space="preserve"> be</w:t>
      </w:r>
      <w:r w:rsidRPr="005A1DF7">
        <w:rPr>
          <w:rFonts w:eastAsiaTheme="minorEastAsia" w:hint="eastAsia"/>
          <w:lang w:val="en-US" w:eastAsia="zh-CN"/>
        </w:rPr>
        <w:t xml:space="preserve"> </w:t>
      </w:r>
      <w:r w:rsidRPr="005A1DF7">
        <w:rPr>
          <w:rFonts w:eastAsiaTheme="minorEastAsia" w:hint="eastAsia"/>
          <w:lang w:eastAsia="zh-CN"/>
        </w:rPr>
        <w:t xml:space="preserve">extended to </w:t>
      </w:r>
      <w:r w:rsidRPr="005A1DF7">
        <w:rPr>
          <w:rFonts w:eastAsiaTheme="minorEastAsia"/>
          <w:lang w:eastAsia="zh-CN"/>
        </w:rPr>
        <w:t>UE</w:t>
      </w:r>
      <w:r w:rsidR="000031B5">
        <w:rPr>
          <w:rFonts w:eastAsiaTheme="minorEastAsia"/>
          <w:lang w:eastAsia="zh-CN"/>
        </w:rPr>
        <w:t>/gNB</w:t>
      </w:r>
      <w:r w:rsidRPr="005A1DF7">
        <w:rPr>
          <w:rFonts w:eastAsiaTheme="minorEastAsia"/>
          <w:lang w:eastAsia="zh-CN"/>
        </w:rPr>
        <w:t xml:space="preserve"> </w:t>
      </w:r>
      <w:r w:rsidRPr="005A1DF7">
        <w:rPr>
          <w:rFonts w:eastAsiaTheme="minorEastAsia" w:hint="eastAsia"/>
          <w:lang w:eastAsia="zh-CN"/>
        </w:rPr>
        <w:t xml:space="preserve">timing measurements (such as </w:t>
      </w:r>
      <w:r w:rsidRPr="005A1DF7">
        <w:rPr>
          <w:rFonts w:eastAsiaTheme="minorEastAsia"/>
          <w:lang w:eastAsia="zh-CN"/>
        </w:rPr>
        <w:t>DL PRS-</w:t>
      </w:r>
      <w:r w:rsidRPr="005A1DF7">
        <w:rPr>
          <w:rFonts w:eastAsiaTheme="minorEastAsia" w:hint="eastAsia"/>
          <w:lang w:eastAsia="zh-CN"/>
        </w:rPr>
        <w:t>RSTD, UE R</w:t>
      </w:r>
      <w:r>
        <w:rPr>
          <w:rFonts w:eastAsiaTheme="minorEastAsia" w:hint="eastAsia"/>
          <w:lang w:eastAsia="zh-CN"/>
        </w:rPr>
        <w:t>x</w:t>
      </w:r>
      <w:r w:rsidRPr="005A1DF7">
        <w:rPr>
          <w:rFonts w:eastAsiaTheme="minorEastAsia" w:hint="eastAsia"/>
          <w:lang w:eastAsia="zh-CN"/>
        </w:rPr>
        <w:t>-</w:t>
      </w:r>
      <w:proofErr w:type="spellStart"/>
      <w:r w:rsidRPr="005A1DF7">
        <w:rPr>
          <w:rFonts w:eastAsiaTheme="minorEastAsia" w:hint="eastAsia"/>
          <w:lang w:eastAsia="zh-CN"/>
        </w:rPr>
        <w:t>T</w:t>
      </w:r>
      <w:r>
        <w:rPr>
          <w:rFonts w:eastAsiaTheme="minorEastAsia" w:hint="eastAsia"/>
          <w:lang w:eastAsia="zh-CN"/>
        </w:rPr>
        <w:t>x</w:t>
      </w:r>
      <w:proofErr w:type="spellEnd"/>
      <w:r w:rsidRPr="005A1DF7">
        <w:rPr>
          <w:rFonts w:eastAsiaTheme="minorEastAsia" w:hint="eastAsia"/>
          <w:lang w:eastAsia="zh-CN"/>
        </w:rPr>
        <w:t xml:space="preserve"> time difference</w:t>
      </w:r>
      <w:r w:rsidR="00D74176">
        <w:rPr>
          <w:rFonts w:eastAsiaTheme="minorEastAsia"/>
          <w:lang w:eastAsia="zh-CN"/>
        </w:rPr>
        <w:t>,</w:t>
      </w:r>
      <w:r w:rsidRPr="005A1DF7">
        <w:rPr>
          <w:rFonts w:eastAsiaTheme="minorEastAsia"/>
          <w:lang w:eastAsia="zh-CN"/>
        </w:rPr>
        <w:t xml:space="preserve"> etc.</w:t>
      </w:r>
      <w:r w:rsidRPr="005A1DF7">
        <w:rPr>
          <w:rFonts w:eastAsiaTheme="minorEastAsia" w:hint="eastAsia"/>
          <w:lang w:eastAsia="zh-CN"/>
        </w:rPr>
        <w:t xml:space="preserve">). </w:t>
      </w:r>
      <w:r w:rsidRPr="005A1DF7">
        <w:rPr>
          <w:rFonts w:eastAsiaTheme="minorEastAsia"/>
          <w:lang w:eastAsia="zh-CN"/>
        </w:rPr>
        <w:t>The</w:t>
      </w:r>
      <w:r w:rsidRPr="005A1DF7">
        <w:rPr>
          <w:rFonts w:eastAsiaTheme="minorEastAsia" w:hint="eastAsia"/>
          <w:lang w:eastAsia="zh-CN"/>
        </w:rPr>
        <w:t xml:space="preserve"> quality measure</w:t>
      </w:r>
      <w:r w:rsidRPr="005A1DF7">
        <w:rPr>
          <w:rFonts w:eastAsiaTheme="minorEastAsia"/>
          <w:lang w:eastAsia="zh-CN"/>
        </w:rPr>
        <w:t xml:space="preserve"> should be</w:t>
      </w:r>
      <w:r w:rsidRPr="005A1DF7">
        <w:rPr>
          <w:rFonts w:eastAsiaTheme="minorEastAsia" w:hint="eastAsia"/>
          <w:lang w:eastAsia="zh-CN"/>
        </w:rPr>
        <w:t xml:space="preserve"> associated with </w:t>
      </w:r>
      <w:r w:rsidRPr="005A1DF7">
        <w:rPr>
          <w:rFonts w:eastAsiaTheme="minorEastAsia"/>
          <w:lang w:eastAsia="zh-CN"/>
        </w:rPr>
        <w:t>the</w:t>
      </w:r>
      <w:r w:rsidRPr="005A1DF7">
        <w:rPr>
          <w:rFonts w:eastAsiaTheme="minorEastAsia" w:hint="eastAsia"/>
          <w:lang w:eastAsia="zh-CN"/>
        </w:rPr>
        <w:t xml:space="preserve"> measurement </w:t>
      </w:r>
      <w:r w:rsidRPr="005A1DF7">
        <w:rPr>
          <w:rFonts w:eastAsiaTheme="minorEastAsia"/>
          <w:lang w:eastAsia="zh-CN"/>
        </w:rPr>
        <w:t xml:space="preserve">and </w:t>
      </w:r>
      <w:r w:rsidRPr="005A1DF7">
        <w:rPr>
          <w:rFonts w:eastAsiaTheme="minorEastAsia" w:hint="eastAsia"/>
          <w:lang w:eastAsia="zh-CN"/>
        </w:rPr>
        <w:t xml:space="preserve">reported along with the measurement. Assisted by the quality measurements, the location server would select those robust measurements to improve the positioning accuracy. Further, the quality measurement is also beneficial to reduce the </w:t>
      </w:r>
      <w:proofErr w:type="spellStart"/>
      <w:r w:rsidRPr="005A1DF7">
        <w:rPr>
          <w:rFonts w:eastAsiaTheme="minorEastAsia"/>
          <w:lang w:eastAsia="zh-CN"/>
        </w:rPr>
        <w:t>signaling</w:t>
      </w:r>
      <w:proofErr w:type="spellEnd"/>
      <w:r w:rsidRPr="005A1DF7">
        <w:rPr>
          <w:rFonts w:eastAsiaTheme="minorEastAsia" w:hint="eastAsia"/>
          <w:lang w:eastAsia="zh-CN"/>
        </w:rPr>
        <w:t xml:space="preserve"> overhead for the measurement report. For instance, UE could only report those </w:t>
      </w:r>
      <w:r w:rsidRPr="005A1DF7">
        <w:rPr>
          <w:rFonts w:eastAsiaTheme="minorEastAsia"/>
          <w:lang w:eastAsia="zh-CN"/>
        </w:rPr>
        <w:t>UE</w:t>
      </w:r>
      <w:r w:rsidRPr="005A1DF7">
        <w:rPr>
          <w:rFonts w:eastAsiaTheme="minorEastAsia" w:hint="eastAsia"/>
          <w:lang w:eastAsia="zh-CN"/>
        </w:rPr>
        <w:t xml:space="preserve"> measurements with high quality. The number of the reported measurements may be less than the </w:t>
      </w:r>
      <w:r w:rsidRPr="005A1DF7">
        <w:rPr>
          <w:rFonts w:eastAsiaTheme="minorEastAsia"/>
          <w:lang w:eastAsia="zh-CN"/>
        </w:rPr>
        <w:t>number</w:t>
      </w:r>
      <w:r w:rsidRPr="005A1DF7">
        <w:rPr>
          <w:rFonts w:eastAsiaTheme="minorEastAsia" w:hint="eastAsia"/>
          <w:lang w:eastAsia="zh-CN"/>
        </w:rPr>
        <w:t xml:space="preserve"> configured by the network. Another way is that the measurements associated with high quality could be quantized with high granularity, while the other </w:t>
      </w:r>
      <w:r w:rsidRPr="005A1DF7">
        <w:rPr>
          <w:rFonts w:eastAsiaTheme="minorEastAsia"/>
          <w:lang w:eastAsia="zh-CN"/>
        </w:rPr>
        <w:t>measurements</w:t>
      </w:r>
      <w:r w:rsidRPr="005A1DF7">
        <w:rPr>
          <w:rFonts w:eastAsiaTheme="minorEastAsia" w:hint="eastAsia"/>
          <w:lang w:eastAsia="zh-CN"/>
        </w:rPr>
        <w:t xml:space="preserve"> are quantized with low granularity.</w:t>
      </w:r>
      <w:r>
        <w:rPr>
          <w:snapToGrid w:val="0"/>
        </w:rPr>
        <w:t xml:space="preserve"> </w:t>
      </w:r>
      <w:r w:rsidRPr="004F564C">
        <w:rPr>
          <w:lang w:eastAsia="en-US"/>
        </w:rPr>
        <w:t xml:space="preserve">The details of the </w:t>
      </w:r>
      <w:r w:rsidRPr="004F564C">
        <w:t xml:space="preserve">quality indication </w:t>
      </w:r>
      <w:r>
        <w:t xml:space="preserve">can be </w:t>
      </w:r>
      <w:r w:rsidRPr="004F564C">
        <w:t>further stud</w:t>
      </w:r>
      <w:r>
        <w:t xml:space="preserve">ied with the consideration of the required measurement performance and beam related information. </w:t>
      </w:r>
    </w:p>
    <w:p w:rsidR="00F17A16" w:rsidRDefault="00F17A16" w:rsidP="00C977B9">
      <w:pPr>
        <w:spacing w:after="0"/>
      </w:pPr>
    </w:p>
    <w:p w:rsidR="00C02173" w:rsidRPr="00C7198B" w:rsidRDefault="00C02173" w:rsidP="00C02173">
      <w:bookmarkStart w:id="10" w:name="p10"/>
      <w:r w:rsidRPr="000031B5">
        <w:rPr>
          <w:b/>
          <w:i/>
        </w:rPr>
        <w:t xml:space="preserve">Proposal </w:t>
      </w:r>
      <w:r w:rsidRPr="000031B5">
        <w:rPr>
          <w:b/>
          <w:i/>
        </w:rPr>
        <w:fldChar w:fldCharType="begin"/>
      </w:r>
      <w:r w:rsidRPr="000031B5">
        <w:rPr>
          <w:b/>
          <w:i/>
        </w:rPr>
        <w:instrText xml:space="preserve"> SEQ Proposal \* ARABIC </w:instrText>
      </w:r>
      <w:r w:rsidRPr="000031B5">
        <w:rPr>
          <w:b/>
          <w:i/>
        </w:rPr>
        <w:fldChar w:fldCharType="separate"/>
      </w:r>
      <w:r w:rsidR="00BC29E2">
        <w:rPr>
          <w:b/>
          <w:i/>
          <w:noProof/>
        </w:rPr>
        <w:t>10</w:t>
      </w:r>
      <w:r w:rsidRPr="000031B5">
        <w:rPr>
          <w:b/>
          <w:i/>
        </w:rPr>
        <w:fldChar w:fldCharType="end"/>
      </w:r>
      <w:r w:rsidRPr="000031B5">
        <w:rPr>
          <w:b/>
          <w:i/>
        </w:rPr>
        <w:t>:</w:t>
      </w:r>
      <w:r w:rsidRPr="000031B5">
        <w:rPr>
          <w:i/>
        </w:rPr>
        <w:t xml:space="preserve"> </w:t>
      </w:r>
      <w:r w:rsidRPr="000031B5">
        <w:rPr>
          <w:b/>
          <w:i/>
        </w:rPr>
        <w:t xml:space="preserve"> </w:t>
      </w:r>
      <w:r w:rsidRPr="00C02173">
        <w:rPr>
          <w:i/>
        </w:rPr>
        <w:t>Support the same definition of the quality metrics for UE</w:t>
      </w:r>
      <w:r>
        <w:rPr>
          <w:i/>
        </w:rPr>
        <w:t>/</w:t>
      </w:r>
      <w:r w:rsidRPr="00C02173">
        <w:rPr>
          <w:i/>
        </w:rPr>
        <w:t>gNB timing measurements, including DL PRS RSTD, UE Rx-</w:t>
      </w:r>
      <w:proofErr w:type="spellStart"/>
      <w:r w:rsidRPr="00C02173">
        <w:rPr>
          <w:i/>
        </w:rPr>
        <w:t>Tx</w:t>
      </w:r>
      <w:proofErr w:type="spellEnd"/>
      <w:r w:rsidRPr="00C02173">
        <w:rPr>
          <w:i/>
        </w:rPr>
        <w:t xml:space="preserve"> time difference, UL RTOA, and </w:t>
      </w:r>
      <w:proofErr w:type="spellStart"/>
      <w:r w:rsidRPr="00C02173">
        <w:rPr>
          <w:i/>
        </w:rPr>
        <w:t>gNB</w:t>
      </w:r>
      <w:proofErr w:type="spellEnd"/>
      <w:r w:rsidRPr="00C02173">
        <w:rPr>
          <w:i/>
        </w:rPr>
        <w:t xml:space="preserve"> Rx-</w:t>
      </w:r>
      <w:proofErr w:type="spellStart"/>
      <w:r w:rsidRPr="00C02173">
        <w:rPr>
          <w:i/>
        </w:rPr>
        <w:t>Tx</w:t>
      </w:r>
      <w:proofErr w:type="spellEnd"/>
      <w:r w:rsidRPr="00C02173">
        <w:rPr>
          <w:i/>
        </w:rPr>
        <w:t xml:space="preserve"> time difference</w:t>
      </w:r>
      <w:r>
        <w:rPr>
          <w:i/>
        </w:rPr>
        <w:t>.</w:t>
      </w:r>
    </w:p>
    <w:p w:rsidR="00C977B9" w:rsidRPr="000B5E9C" w:rsidRDefault="002B6CB6" w:rsidP="00C977B9">
      <w:pPr>
        <w:rPr>
          <w:i/>
          <w:lang w:eastAsia="en-US"/>
        </w:rPr>
      </w:pPr>
      <w:r w:rsidRPr="000B5E9C">
        <w:rPr>
          <w:b/>
          <w:i/>
        </w:rPr>
        <w:t xml:space="preserve">Proposal </w:t>
      </w:r>
      <w:r w:rsidRPr="000B5E9C">
        <w:rPr>
          <w:b/>
          <w:i/>
        </w:rPr>
        <w:fldChar w:fldCharType="begin"/>
      </w:r>
      <w:r w:rsidRPr="000B5E9C">
        <w:rPr>
          <w:b/>
          <w:i/>
        </w:rPr>
        <w:instrText xml:space="preserve"> SEQ Proposal \* ARABIC </w:instrText>
      </w:r>
      <w:r w:rsidRPr="000B5E9C">
        <w:rPr>
          <w:b/>
          <w:i/>
        </w:rPr>
        <w:fldChar w:fldCharType="separate"/>
      </w:r>
      <w:r w:rsidR="00BC29E2">
        <w:rPr>
          <w:b/>
          <w:i/>
          <w:noProof/>
        </w:rPr>
        <w:t>11</w:t>
      </w:r>
      <w:r w:rsidRPr="000B5E9C">
        <w:rPr>
          <w:b/>
          <w:i/>
        </w:rPr>
        <w:fldChar w:fldCharType="end"/>
      </w:r>
      <w:r w:rsidRPr="000B5E9C">
        <w:rPr>
          <w:b/>
          <w:i/>
        </w:rPr>
        <w:t>:</w:t>
      </w:r>
      <w:r w:rsidRPr="000B5E9C">
        <w:rPr>
          <w:i/>
        </w:rPr>
        <w:t xml:space="preserve"> </w:t>
      </w:r>
      <w:r w:rsidR="00C977B9" w:rsidRPr="000B5E9C">
        <w:rPr>
          <w:b/>
          <w:i/>
        </w:rPr>
        <w:t xml:space="preserve"> </w:t>
      </w:r>
      <w:r w:rsidR="00C02173" w:rsidRPr="000B5E9C">
        <w:rPr>
          <w:b/>
          <w:i/>
        </w:rPr>
        <w:t>T</w:t>
      </w:r>
      <w:r w:rsidR="00C977B9" w:rsidRPr="000B5E9C">
        <w:rPr>
          <w:i/>
        </w:rPr>
        <w:t xml:space="preserve">he quality </w:t>
      </w:r>
      <w:proofErr w:type="gramStart"/>
      <w:r w:rsidR="00F46EAD" w:rsidRPr="000B5E9C">
        <w:rPr>
          <w:i/>
        </w:rPr>
        <w:t>indication</w:t>
      </w:r>
      <w:r w:rsidR="00C977B9" w:rsidRPr="000B5E9C">
        <w:rPr>
          <w:i/>
        </w:rPr>
        <w:t xml:space="preserve"> </w:t>
      </w:r>
      <w:r w:rsidR="00C02173" w:rsidRPr="000B5E9C">
        <w:rPr>
          <w:i/>
        </w:rPr>
        <w:t>(</w:t>
      </w:r>
      <w:proofErr w:type="spellStart"/>
      <w:r w:rsidR="00C02173" w:rsidRPr="000B5E9C">
        <w:rPr>
          <w:i/>
          <w:snapToGrid w:val="0"/>
        </w:rPr>
        <w:t>measQuality</w:t>
      </w:r>
      <w:proofErr w:type="spellEnd"/>
      <w:r w:rsidR="00C02173" w:rsidRPr="000B5E9C">
        <w:rPr>
          <w:i/>
        </w:rPr>
        <w:t xml:space="preserve">) </w:t>
      </w:r>
      <w:r w:rsidR="00F12368" w:rsidRPr="000B5E9C">
        <w:rPr>
          <w:i/>
        </w:rPr>
        <w:t xml:space="preserve">of </w:t>
      </w:r>
      <w:r w:rsidR="000031B5" w:rsidRPr="000B5E9C">
        <w:rPr>
          <w:i/>
        </w:rPr>
        <w:t>UE/</w:t>
      </w:r>
      <w:proofErr w:type="spellStart"/>
      <w:r w:rsidR="000031B5" w:rsidRPr="000B5E9C">
        <w:rPr>
          <w:i/>
        </w:rPr>
        <w:t>gNB</w:t>
      </w:r>
      <w:proofErr w:type="spellEnd"/>
      <w:r w:rsidR="000031B5" w:rsidRPr="000B5E9C">
        <w:rPr>
          <w:i/>
        </w:rPr>
        <w:t xml:space="preserve"> timing measurements (</w:t>
      </w:r>
      <w:r w:rsidR="00765DFF" w:rsidRPr="000B5E9C">
        <w:rPr>
          <w:i/>
        </w:rPr>
        <w:t>D</w:t>
      </w:r>
      <w:r w:rsidR="000031B5" w:rsidRPr="000B5E9C">
        <w:rPr>
          <w:i/>
        </w:rPr>
        <w:t xml:space="preserve">L PRS-RSTD, </w:t>
      </w:r>
      <w:r w:rsidR="00C977B9" w:rsidRPr="000B5E9C">
        <w:rPr>
          <w:i/>
        </w:rPr>
        <w:t>UE R</w:t>
      </w:r>
      <w:r w:rsidR="00C977B9" w:rsidRPr="000B5E9C">
        <w:rPr>
          <w:rFonts w:eastAsiaTheme="minorEastAsia" w:hint="eastAsia"/>
          <w:i/>
          <w:lang w:eastAsia="zh-CN"/>
        </w:rPr>
        <w:t>x</w:t>
      </w:r>
      <w:r w:rsidR="00C977B9" w:rsidRPr="000B5E9C">
        <w:rPr>
          <w:i/>
        </w:rPr>
        <w:t>-</w:t>
      </w:r>
      <w:proofErr w:type="spellStart"/>
      <w:r w:rsidR="00C977B9" w:rsidRPr="000B5E9C">
        <w:rPr>
          <w:i/>
        </w:rPr>
        <w:t>T</w:t>
      </w:r>
      <w:r w:rsidR="00C977B9" w:rsidRPr="000B5E9C">
        <w:rPr>
          <w:rFonts w:eastAsiaTheme="minorEastAsia" w:hint="eastAsia"/>
          <w:i/>
          <w:lang w:eastAsia="zh-CN"/>
        </w:rPr>
        <w:t>x</w:t>
      </w:r>
      <w:proofErr w:type="spellEnd"/>
      <w:r w:rsidR="00C977B9" w:rsidRPr="000B5E9C">
        <w:rPr>
          <w:i/>
        </w:rPr>
        <w:t xml:space="preserve"> time difference</w:t>
      </w:r>
      <w:r w:rsidR="000031B5" w:rsidRPr="000B5E9C">
        <w:rPr>
          <w:i/>
        </w:rPr>
        <w:t>, UL-RTOA</w:t>
      </w:r>
      <w:r w:rsidR="00BC29E2">
        <w:rPr>
          <w:i/>
        </w:rPr>
        <w:t>,</w:t>
      </w:r>
      <w:r w:rsidR="000031B5" w:rsidRPr="000B5E9C">
        <w:rPr>
          <w:i/>
        </w:rPr>
        <w:t xml:space="preserve"> and </w:t>
      </w:r>
      <w:proofErr w:type="spellStart"/>
      <w:r w:rsidR="000031B5" w:rsidRPr="000B5E9C">
        <w:rPr>
          <w:i/>
        </w:rPr>
        <w:t>gNB</w:t>
      </w:r>
      <w:proofErr w:type="spellEnd"/>
      <w:r w:rsidR="000031B5" w:rsidRPr="000B5E9C">
        <w:rPr>
          <w:i/>
        </w:rPr>
        <w:t xml:space="preserve"> R</w:t>
      </w:r>
      <w:r w:rsidR="000031B5" w:rsidRPr="000B5E9C">
        <w:rPr>
          <w:rFonts w:eastAsiaTheme="minorEastAsia" w:hint="eastAsia"/>
          <w:i/>
          <w:lang w:eastAsia="zh-CN"/>
        </w:rPr>
        <w:t>x</w:t>
      </w:r>
      <w:r w:rsidR="000031B5" w:rsidRPr="000B5E9C">
        <w:rPr>
          <w:i/>
        </w:rPr>
        <w:t>-</w:t>
      </w:r>
      <w:proofErr w:type="spellStart"/>
      <w:r w:rsidR="000031B5" w:rsidRPr="000B5E9C">
        <w:rPr>
          <w:i/>
        </w:rPr>
        <w:t>T</w:t>
      </w:r>
      <w:r w:rsidR="000031B5" w:rsidRPr="000B5E9C">
        <w:rPr>
          <w:rFonts w:eastAsiaTheme="minorEastAsia" w:hint="eastAsia"/>
          <w:i/>
          <w:lang w:eastAsia="zh-CN"/>
        </w:rPr>
        <w:t>x</w:t>
      </w:r>
      <w:proofErr w:type="spellEnd"/>
      <w:r w:rsidR="000031B5" w:rsidRPr="000B5E9C">
        <w:rPr>
          <w:i/>
        </w:rPr>
        <w:t xml:space="preserve"> time difference) </w:t>
      </w:r>
      <w:r w:rsidR="00C02173" w:rsidRPr="000B5E9C">
        <w:rPr>
          <w:i/>
        </w:rPr>
        <w:t>are</w:t>
      </w:r>
      <w:proofErr w:type="gramEnd"/>
      <w:r w:rsidR="00C02173" w:rsidRPr="000B5E9C">
        <w:rPr>
          <w:i/>
        </w:rPr>
        <w:t xml:space="preserve"> defined </w:t>
      </w:r>
      <w:r w:rsidR="00F46EAD" w:rsidRPr="000B5E9C">
        <w:rPr>
          <w:i/>
          <w:lang w:eastAsia="en-US"/>
        </w:rPr>
        <w:t>as follows</w:t>
      </w:r>
      <w:r w:rsidR="00687A09" w:rsidRPr="000B5E9C">
        <w:rPr>
          <w:i/>
          <w:lang w:eastAsia="en-US"/>
        </w:rPr>
        <w:t xml:space="preserve">. </w:t>
      </w:r>
    </w:p>
    <w:p w:rsidR="00F46EAD" w:rsidRPr="000B5E9C" w:rsidRDefault="00F46EAD" w:rsidP="004866EE">
      <w:pPr>
        <w:pStyle w:val="afb"/>
        <w:numPr>
          <w:ilvl w:val="0"/>
          <w:numId w:val="37"/>
        </w:numPr>
        <w:rPr>
          <w:i/>
          <w:snapToGrid w:val="0"/>
        </w:rPr>
      </w:pPr>
      <w:r w:rsidRPr="000B5E9C">
        <w:rPr>
          <w:i/>
          <w:snapToGrid w:val="0"/>
        </w:rPr>
        <w:t>error-Resolution ([</w:t>
      </w:r>
      <w:r w:rsidR="00207A72" w:rsidRPr="000B5E9C">
        <w:rPr>
          <w:i/>
          <w:snapToGrid w:val="0"/>
        </w:rPr>
        <w:t xml:space="preserve">0.1, 0.2, 0.5, 1, 2, </w:t>
      </w:r>
      <w:r w:rsidRPr="000B5E9C">
        <w:rPr>
          <w:i/>
          <w:snapToGrid w:val="0"/>
        </w:rPr>
        <w:t>5, 10, 20]meter): specifies the resolution used in error-Value field</w:t>
      </w:r>
    </w:p>
    <w:p w:rsidR="00F46EAD" w:rsidRPr="000B5E9C" w:rsidRDefault="00F46EAD" w:rsidP="004866EE">
      <w:pPr>
        <w:pStyle w:val="afb"/>
        <w:numPr>
          <w:ilvl w:val="0"/>
          <w:numId w:val="37"/>
        </w:numPr>
        <w:rPr>
          <w:i/>
          <w:snapToGrid w:val="0"/>
        </w:rPr>
      </w:pPr>
      <w:r w:rsidRPr="000B5E9C">
        <w:rPr>
          <w:i/>
          <w:snapToGrid w:val="0"/>
        </w:rPr>
        <w:t xml:space="preserve">error-Value ([0 ~ 63]): </w:t>
      </w:r>
      <w:r w:rsidRPr="000B5E9C">
        <w:rPr>
          <w:rFonts w:hint="eastAsia"/>
          <w:i/>
          <w:snapToGrid w:val="0"/>
        </w:rPr>
        <w:t xml:space="preserve">specifies the target device′s best estimate of the uncertainty of the </w:t>
      </w:r>
      <w:r w:rsidR="000031B5" w:rsidRPr="000B5E9C">
        <w:rPr>
          <w:i/>
          <w:snapToGrid w:val="0"/>
        </w:rPr>
        <w:t xml:space="preserve">UE/gNB timing </w:t>
      </w:r>
      <w:r w:rsidRPr="000B5E9C">
        <w:rPr>
          <w:rFonts w:hint="eastAsia"/>
          <w:i/>
          <w:snapToGrid w:val="0"/>
        </w:rPr>
        <w:t>measurement</w:t>
      </w:r>
      <w:r w:rsidR="00207A72" w:rsidRPr="000B5E9C">
        <w:rPr>
          <w:i/>
          <w:snapToGrid w:val="0"/>
        </w:rPr>
        <w:t>s</w:t>
      </w:r>
    </w:p>
    <w:p w:rsidR="00C02173" w:rsidRPr="000B5E9C" w:rsidRDefault="00F46EAD" w:rsidP="00C977B9">
      <w:pPr>
        <w:pStyle w:val="afb"/>
        <w:numPr>
          <w:ilvl w:val="0"/>
          <w:numId w:val="37"/>
        </w:numPr>
        <w:rPr>
          <w:lang w:eastAsia="en-US"/>
        </w:rPr>
      </w:pPr>
      <w:r w:rsidRPr="000B5E9C">
        <w:rPr>
          <w:i/>
          <w:snapToGrid w:val="0"/>
        </w:rPr>
        <w:t>error-</w:t>
      </w:r>
      <w:proofErr w:type="spellStart"/>
      <w:r w:rsidRPr="000B5E9C">
        <w:rPr>
          <w:i/>
          <w:snapToGrid w:val="0"/>
        </w:rPr>
        <w:t>NumSamples</w:t>
      </w:r>
      <w:proofErr w:type="spellEnd"/>
      <w:r w:rsidRPr="000B5E9C">
        <w:rPr>
          <w:i/>
          <w:snapToGrid w:val="0"/>
        </w:rPr>
        <w:t xml:space="preserve"> ([0 ~7]): specifies how many measurements have been used by the t</w:t>
      </w:r>
      <w:r w:rsidR="000031B5" w:rsidRPr="000B5E9C">
        <w:rPr>
          <w:i/>
          <w:snapToGrid w:val="0"/>
        </w:rPr>
        <w:t xml:space="preserve">arget device to determine this </w:t>
      </w:r>
      <w:proofErr w:type="spellStart"/>
      <w:r w:rsidR="00C02173" w:rsidRPr="000B5E9C">
        <w:rPr>
          <w:i/>
          <w:snapToGrid w:val="0"/>
        </w:rPr>
        <w:t>m</w:t>
      </w:r>
      <w:r w:rsidRPr="000B5E9C">
        <w:rPr>
          <w:i/>
          <w:snapToGrid w:val="0"/>
        </w:rPr>
        <w:t>easQuality</w:t>
      </w:r>
      <w:bookmarkEnd w:id="10"/>
      <w:proofErr w:type="spellEnd"/>
    </w:p>
    <w:p w:rsidR="000B5E9C" w:rsidRPr="000B5E9C" w:rsidRDefault="000B5E9C" w:rsidP="000B5E9C">
      <w:pPr>
        <w:pStyle w:val="afb"/>
        <w:rPr>
          <w:lang w:eastAsia="en-US"/>
        </w:rPr>
      </w:pPr>
    </w:p>
    <w:p w:rsidR="00054D90" w:rsidRPr="000B5E9C" w:rsidRDefault="00C02173" w:rsidP="000B5E9C">
      <w:pPr>
        <w:rPr>
          <w:highlight w:val="yellow"/>
          <w:lang w:val="en-US" w:eastAsia="en-US"/>
        </w:rPr>
      </w:pPr>
      <w:r w:rsidRPr="000B5E9C">
        <w:rPr>
          <w:i/>
          <w:lang w:eastAsia="en-US"/>
        </w:rPr>
        <w:t xml:space="preserve">It is up to </w:t>
      </w:r>
      <w:r w:rsidRPr="000B5E9C">
        <w:rPr>
          <w:i/>
        </w:rPr>
        <w:t xml:space="preserve">the implementation of the UE/gNB on </w:t>
      </w:r>
      <w:r w:rsidRPr="000B5E9C">
        <w:rPr>
          <w:i/>
          <w:lang w:eastAsia="en-US"/>
        </w:rPr>
        <w:t xml:space="preserve">how to determine the </w:t>
      </w:r>
      <w:r w:rsidRPr="000B5E9C">
        <w:rPr>
          <w:i/>
        </w:rPr>
        <w:t>quality indication</w:t>
      </w:r>
    </w:p>
    <w:p w:rsidR="000031B5" w:rsidRPr="00C7198B" w:rsidRDefault="000031B5" w:rsidP="000031B5">
      <w:pPr>
        <w:pStyle w:val="afb"/>
        <w:rPr>
          <w:lang w:val="en-GB"/>
        </w:rPr>
      </w:pPr>
    </w:p>
    <w:p w:rsidR="00093FA5" w:rsidRPr="00074FDF" w:rsidRDefault="00024A33" w:rsidP="00093FA5">
      <w:pPr>
        <w:pStyle w:val="10"/>
        <w:rPr>
          <w:lang w:val="en-US"/>
        </w:rPr>
      </w:pPr>
      <w:r w:rsidRPr="00074FDF">
        <w:t xml:space="preserve">Multipath </w:t>
      </w:r>
      <w:r w:rsidRPr="00074FDF">
        <w:rPr>
          <w:lang w:val="en-US"/>
        </w:rPr>
        <w:t>measurements</w:t>
      </w:r>
    </w:p>
    <w:p w:rsidR="00D76481" w:rsidRPr="00074FDF" w:rsidRDefault="00024A33" w:rsidP="00A0501A">
      <w:pPr>
        <w:rPr>
          <w:lang w:val="en-US" w:eastAsia="en-US"/>
        </w:rPr>
      </w:pPr>
      <w:r w:rsidRPr="00074FDF">
        <w:rPr>
          <w:lang w:val="en-US" w:eastAsia="en-US"/>
        </w:rPr>
        <w:t xml:space="preserve">Rel-14 LTE </w:t>
      </w:r>
      <w:r w:rsidR="00E6518C" w:rsidRPr="00074FDF">
        <w:rPr>
          <w:lang w:val="en-US" w:eastAsia="en-US"/>
        </w:rPr>
        <w:t>OTDOA</w:t>
      </w:r>
      <w:r w:rsidRPr="00074FDF">
        <w:rPr>
          <w:lang w:val="en-US" w:eastAsia="en-US"/>
        </w:rPr>
        <w:t xml:space="preserve"> supports the network to request the UE to report </w:t>
      </w:r>
      <w:r w:rsidRPr="00074FDF">
        <w:rPr>
          <w:snapToGrid w:val="0"/>
          <w:lang w:eastAsia="zh-CN"/>
        </w:rPr>
        <w:t xml:space="preserve">multipath </w:t>
      </w:r>
      <w:r w:rsidRPr="00074FDF">
        <w:rPr>
          <w:lang w:val="en-US" w:eastAsia="en-US"/>
        </w:rPr>
        <w:t xml:space="preserve">RSTD measurements </w:t>
      </w:r>
      <w:r w:rsidR="00D76481" w:rsidRPr="00074FDF">
        <w:rPr>
          <w:lang w:val="en-US" w:eastAsia="en-US"/>
        </w:rPr>
        <w:t>(</w:t>
      </w:r>
      <w:r w:rsidR="00D76481" w:rsidRPr="00074FDF">
        <w:rPr>
          <w:snapToGrid w:val="0"/>
          <w:lang w:eastAsia="zh-CN"/>
        </w:rPr>
        <w:t>multipath</w:t>
      </w:r>
      <w:r w:rsidR="00D76481" w:rsidRPr="00074FDF">
        <w:rPr>
          <w:lang w:val="en-US" w:eastAsia="en-US"/>
        </w:rPr>
        <w:t xml:space="preserve">RSTD) </w:t>
      </w:r>
      <w:r w:rsidRPr="00074FDF">
        <w:rPr>
          <w:lang w:val="en-US" w:eastAsia="en-US"/>
        </w:rPr>
        <w:t xml:space="preserve">and the UE to report the </w:t>
      </w:r>
      <w:r w:rsidR="00D76481" w:rsidRPr="00074FDF">
        <w:rPr>
          <w:lang w:val="en-US" w:eastAsia="en-US"/>
        </w:rPr>
        <w:t xml:space="preserve">up to 2 </w:t>
      </w:r>
      <w:r w:rsidRPr="00074FDF">
        <w:rPr>
          <w:snapToGrid w:val="0"/>
          <w:lang w:eastAsia="zh-CN"/>
        </w:rPr>
        <w:t xml:space="preserve">multipath </w:t>
      </w:r>
      <w:r w:rsidRPr="00074FDF">
        <w:rPr>
          <w:lang w:val="en-US" w:eastAsia="en-US"/>
        </w:rPr>
        <w:t xml:space="preserve">RSTD measurements according to the request. </w:t>
      </w:r>
      <w:r w:rsidR="00D76481" w:rsidRPr="00074FDF">
        <w:rPr>
          <w:lang w:val="en-US" w:eastAsia="en-US"/>
        </w:rPr>
        <w:t xml:space="preserve">The </w:t>
      </w:r>
      <w:r w:rsidR="00E91B76" w:rsidRPr="00074FDF">
        <w:rPr>
          <w:lang w:val="en-US" w:eastAsia="en-US"/>
        </w:rPr>
        <w:t xml:space="preserve">reported </w:t>
      </w:r>
      <w:r w:rsidR="00D76481" w:rsidRPr="00074FDF">
        <w:rPr>
          <w:lang w:val="en-US" w:eastAsia="en-US"/>
        </w:rPr>
        <w:t>multipath information for both the reference cell and the n</w:t>
      </w:r>
      <w:r w:rsidR="00E91B76" w:rsidRPr="00074FDF">
        <w:rPr>
          <w:lang w:val="en-US" w:eastAsia="en-US"/>
        </w:rPr>
        <w:t>eighboring cell:</w:t>
      </w:r>
    </w:p>
    <w:p w:rsidR="005C2EAD" w:rsidRPr="00074FDF" w:rsidRDefault="00D76481" w:rsidP="00E91B76">
      <w:pPr>
        <w:pStyle w:val="TAL"/>
        <w:keepNext w:val="0"/>
        <w:keepLines w:val="0"/>
        <w:widowControl w:val="0"/>
        <w:numPr>
          <w:ilvl w:val="0"/>
          <w:numId w:val="58"/>
        </w:numPr>
        <w:rPr>
          <w:snapToGrid w:val="0"/>
        </w:rPr>
      </w:pPr>
      <w:proofErr w:type="spellStart"/>
      <w:proofErr w:type="gramStart"/>
      <w:r w:rsidRPr="00074FDF">
        <w:rPr>
          <w:b/>
          <w:i/>
          <w:snapToGrid w:val="0"/>
        </w:rPr>
        <w:lastRenderedPageBreak/>
        <w:t>additionalPathsRef</w:t>
      </w:r>
      <w:proofErr w:type="spellEnd"/>
      <w:proofErr w:type="gramEnd"/>
      <w:r w:rsidR="00E91B76" w:rsidRPr="00074FDF">
        <w:rPr>
          <w:b/>
          <w:i/>
          <w:snapToGrid w:val="0"/>
        </w:rPr>
        <w:t xml:space="preserve">. </w:t>
      </w:r>
      <w:r w:rsidRPr="00074FDF">
        <w:rPr>
          <w:snapToGrid w:val="0"/>
        </w:rPr>
        <w:t xml:space="preserve">This field specifies one or more additional detected path timing values for the RSTD reference cell, relative to the path timing used for determining the </w:t>
      </w:r>
      <w:proofErr w:type="spellStart"/>
      <w:r w:rsidRPr="00074FDF">
        <w:rPr>
          <w:i/>
          <w:snapToGrid w:val="0"/>
        </w:rPr>
        <w:t>rstd</w:t>
      </w:r>
      <w:proofErr w:type="spellEnd"/>
      <w:r w:rsidRPr="00074FDF">
        <w:rPr>
          <w:snapToGrid w:val="0"/>
        </w:rPr>
        <w:t xml:space="preserve"> value. If this field was requested but is not included, it means the UE did not detect any additional path timing values.</w:t>
      </w:r>
    </w:p>
    <w:p w:rsidR="00D76481" w:rsidRPr="00074FDF" w:rsidRDefault="00D76481" w:rsidP="00E91B76">
      <w:pPr>
        <w:pStyle w:val="TAL"/>
        <w:widowControl w:val="0"/>
        <w:numPr>
          <w:ilvl w:val="0"/>
          <w:numId w:val="58"/>
        </w:numPr>
        <w:rPr>
          <w:lang w:val="en-US" w:eastAsia="en-US"/>
        </w:rPr>
      </w:pPr>
      <w:proofErr w:type="spellStart"/>
      <w:proofErr w:type="gramStart"/>
      <w:r w:rsidRPr="00074FDF">
        <w:rPr>
          <w:b/>
          <w:i/>
          <w:snapToGrid w:val="0"/>
        </w:rPr>
        <w:t>additionalPathsNeighbour</w:t>
      </w:r>
      <w:proofErr w:type="spellEnd"/>
      <w:proofErr w:type="gramEnd"/>
      <w:r w:rsidR="00E91B76" w:rsidRPr="00074FDF">
        <w:rPr>
          <w:b/>
          <w:i/>
          <w:snapToGrid w:val="0"/>
        </w:rPr>
        <w:t xml:space="preserve">. </w:t>
      </w:r>
      <w:r w:rsidRPr="00074FDF">
        <w:rPr>
          <w:snapToGrid w:val="0"/>
        </w:rPr>
        <w:t xml:space="preserve">This field specifies one or more additional detected path timing values for the neighbour cell, relative to the path timing used for determining the </w:t>
      </w:r>
      <w:proofErr w:type="spellStart"/>
      <w:r w:rsidRPr="00074FDF">
        <w:rPr>
          <w:i/>
          <w:snapToGrid w:val="0"/>
        </w:rPr>
        <w:t>rstd</w:t>
      </w:r>
      <w:proofErr w:type="spellEnd"/>
      <w:r w:rsidRPr="00074FDF">
        <w:rPr>
          <w:snapToGrid w:val="0"/>
        </w:rPr>
        <w:t xml:space="preserve"> value. If this field was requested but is not included, it means the UE did not detect any additional path timing values.</w:t>
      </w:r>
    </w:p>
    <w:p w:rsidR="00E91B76" w:rsidRDefault="00E91B76" w:rsidP="005C2EAD">
      <w:pPr>
        <w:rPr>
          <w:snapToGrid w:val="0"/>
        </w:rPr>
      </w:pPr>
    </w:p>
    <w:p w:rsidR="002B6CB6" w:rsidRDefault="002B6CB6" w:rsidP="005C2EAD">
      <w:pPr>
        <w:rPr>
          <w:snapToGrid w:val="0"/>
        </w:rPr>
      </w:pPr>
      <w:r>
        <w:rPr>
          <w:snapToGrid w:val="0"/>
        </w:rPr>
        <w:t>Similar with LTE OTDOA, we suggest supporting multipath reporting for UE</w:t>
      </w:r>
      <w:r w:rsidR="00AF43F7">
        <w:rPr>
          <w:snapToGrid w:val="0"/>
        </w:rPr>
        <w:t xml:space="preserve"> </w:t>
      </w:r>
      <w:r w:rsidR="00AF43F7" w:rsidRPr="00CE06ED">
        <w:rPr>
          <w:i/>
        </w:rPr>
        <w:t xml:space="preserve">RSTD </w:t>
      </w:r>
      <w:r w:rsidR="00AF43F7">
        <w:rPr>
          <w:i/>
        </w:rPr>
        <w:t>and g</w:t>
      </w:r>
      <w:r>
        <w:rPr>
          <w:snapToGrid w:val="0"/>
        </w:rPr>
        <w:t xml:space="preserve">NB </w:t>
      </w:r>
      <w:r w:rsidR="00AF43F7">
        <w:rPr>
          <w:snapToGrid w:val="0"/>
        </w:rPr>
        <w:t xml:space="preserve">UL RTOA </w:t>
      </w:r>
      <w:r>
        <w:rPr>
          <w:snapToGrid w:val="0"/>
        </w:rPr>
        <w:t>timing related measurements</w:t>
      </w:r>
      <w:r w:rsidR="00AF43F7">
        <w:rPr>
          <w:snapToGrid w:val="0"/>
        </w:rPr>
        <w:t xml:space="preserve"> for NR positioning</w:t>
      </w:r>
      <w:r>
        <w:rPr>
          <w:snapToGrid w:val="0"/>
        </w:rPr>
        <w:t xml:space="preserve">. </w:t>
      </w:r>
    </w:p>
    <w:p w:rsidR="00CE06ED" w:rsidRDefault="002B6CB6" w:rsidP="005C2EAD">
      <w:pPr>
        <w:rPr>
          <w:snapToGrid w:val="0"/>
        </w:rPr>
      </w:pPr>
      <w:bookmarkStart w:id="11" w:name="p12"/>
      <w:r w:rsidRPr="00C074CB">
        <w:rPr>
          <w:b/>
          <w:i/>
        </w:rPr>
        <w:t xml:space="preserve">Proposal </w:t>
      </w:r>
      <w:r w:rsidRPr="00C074CB">
        <w:rPr>
          <w:b/>
          <w:i/>
        </w:rPr>
        <w:fldChar w:fldCharType="begin"/>
      </w:r>
      <w:r w:rsidRPr="00C074CB">
        <w:rPr>
          <w:b/>
          <w:i/>
        </w:rPr>
        <w:instrText xml:space="preserve"> SEQ Proposal \* ARABIC </w:instrText>
      </w:r>
      <w:r w:rsidRPr="00C074CB">
        <w:rPr>
          <w:b/>
          <w:i/>
        </w:rPr>
        <w:fldChar w:fldCharType="separate"/>
      </w:r>
      <w:r w:rsidR="00BC29E2">
        <w:rPr>
          <w:b/>
          <w:i/>
          <w:noProof/>
        </w:rPr>
        <w:t>12</w:t>
      </w:r>
      <w:r w:rsidRPr="00C074CB">
        <w:rPr>
          <w:b/>
          <w:i/>
        </w:rPr>
        <w:fldChar w:fldCharType="end"/>
      </w:r>
      <w:r w:rsidRPr="00C074CB">
        <w:rPr>
          <w:b/>
          <w:i/>
        </w:rPr>
        <w:t>:</w:t>
      </w:r>
      <w:r w:rsidRPr="00C074CB">
        <w:rPr>
          <w:i/>
        </w:rPr>
        <w:t xml:space="preserve"> </w:t>
      </w:r>
      <w:r w:rsidR="00E74224">
        <w:rPr>
          <w:b/>
          <w:i/>
        </w:rPr>
        <w:t xml:space="preserve"> </w:t>
      </w:r>
      <w:r w:rsidR="00E74224" w:rsidRPr="00CE06ED">
        <w:rPr>
          <w:i/>
        </w:rPr>
        <w:t>UE should support reporting up to 2 additional paths for RSTD measurements</w:t>
      </w:r>
      <w:r w:rsidR="00CE06ED" w:rsidRPr="00CE06ED">
        <w:rPr>
          <w:i/>
        </w:rPr>
        <w:t xml:space="preserve"> if UE detects additional path(s). The </w:t>
      </w:r>
      <w:r w:rsidR="00CE06ED" w:rsidRPr="00CE06ED">
        <w:rPr>
          <w:i/>
          <w:snapToGrid w:val="0"/>
        </w:rPr>
        <w:t xml:space="preserve">additional detected path timing values are relative to the path timing used for determining the </w:t>
      </w:r>
      <w:proofErr w:type="spellStart"/>
      <w:r w:rsidR="00CE06ED" w:rsidRPr="00CE06ED">
        <w:rPr>
          <w:i/>
          <w:snapToGrid w:val="0"/>
        </w:rPr>
        <w:t>rstd</w:t>
      </w:r>
      <w:proofErr w:type="spellEnd"/>
      <w:r w:rsidR="00CE06ED" w:rsidRPr="00CE06ED">
        <w:rPr>
          <w:i/>
          <w:snapToGrid w:val="0"/>
        </w:rPr>
        <w:t xml:space="preserve"> value</w:t>
      </w:r>
      <w:r w:rsidR="00CE06ED">
        <w:rPr>
          <w:snapToGrid w:val="0"/>
        </w:rPr>
        <w:t>.</w:t>
      </w:r>
      <w:r w:rsidR="00CE06ED" w:rsidRPr="00E91B76">
        <w:rPr>
          <w:snapToGrid w:val="0"/>
        </w:rPr>
        <w:t xml:space="preserve"> </w:t>
      </w:r>
    </w:p>
    <w:p w:rsidR="00CE06ED" w:rsidRPr="002A27EE" w:rsidRDefault="00CE06ED" w:rsidP="00CE06ED">
      <w:pPr>
        <w:rPr>
          <w:i/>
          <w:snapToGrid w:val="0"/>
        </w:rPr>
      </w:pPr>
      <w:bookmarkStart w:id="12" w:name="p13"/>
      <w:bookmarkEnd w:id="11"/>
      <w:r w:rsidRPr="00C074CB">
        <w:rPr>
          <w:b/>
          <w:i/>
        </w:rPr>
        <w:t xml:space="preserve">Proposal </w:t>
      </w:r>
      <w:r w:rsidRPr="00C074CB">
        <w:rPr>
          <w:b/>
          <w:i/>
        </w:rPr>
        <w:fldChar w:fldCharType="begin"/>
      </w:r>
      <w:r w:rsidRPr="00C074CB">
        <w:rPr>
          <w:b/>
          <w:i/>
        </w:rPr>
        <w:instrText xml:space="preserve"> SEQ Proposal \* ARABIC </w:instrText>
      </w:r>
      <w:r w:rsidRPr="00C074CB">
        <w:rPr>
          <w:b/>
          <w:i/>
        </w:rPr>
        <w:fldChar w:fldCharType="separate"/>
      </w:r>
      <w:r w:rsidR="00BC29E2">
        <w:rPr>
          <w:b/>
          <w:i/>
          <w:noProof/>
        </w:rPr>
        <w:t>13</w:t>
      </w:r>
      <w:r w:rsidRPr="00C074CB">
        <w:rPr>
          <w:b/>
          <w:i/>
        </w:rPr>
        <w:fldChar w:fldCharType="end"/>
      </w:r>
      <w:r w:rsidRPr="00C074CB">
        <w:rPr>
          <w:b/>
          <w:i/>
        </w:rPr>
        <w:t>:</w:t>
      </w:r>
      <w:r w:rsidRPr="00C074CB">
        <w:rPr>
          <w:i/>
        </w:rPr>
        <w:t xml:space="preserve"> </w:t>
      </w:r>
      <w:r>
        <w:rPr>
          <w:b/>
          <w:i/>
        </w:rPr>
        <w:t xml:space="preserve"> </w:t>
      </w:r>
      <w:r w:rsidR="00AF43F7">
        <w:rPr>
          <w:i/>
        </w:rPr>
        <w:t>gNB</w:t>
      </w:r>
      <w:r w:rsidRPr="00CE06ED">
        <w:rPr>
          <w:i/>
        </w:rPr>
        <w:t xml:space="preserve"> should support reporting up to 2 additional paths for </w:t>
      </w:r>
      <w:r w:rsidR="00AF43F7">
        <w:rPr>
          <w:i/>
        </w:rPr>
        <w:t>g</w:t>
      </w:r>
      <w:r w:rsidR="00AF43F7">
        <w:rPr>
          <w:snapToGrid w:val="0"/>
        </w:rPr>
        <w:t xml:space="preserve">NB UL RTOA </w:t>
      </w:r>
      <w:r w:rsidRPr="00CE06ED">
        <w:rPr>
          <w:i/>
        </w:rPr>
        <w:t xml:space="preserve">measurements if </w:t>
      </w:r>
      <w:r w:rsidR="00AF43F7">
        <w:rPr>
          <w:i/>
        </w:rPr>
        <w:t>g</w:t>
      </w:r>
      <w:r w:rsidR="00AF43F7">
        <w:rPr>
          <w:snapToGrid w:val="0"/>
        </w:rPr>
        <w:t xml:space="preserve">NB </w:t>
      </w:r>
      <w:r w:rsidRPr="00CE06ED">
        <w:rPr>
          <w:i/>
        </w:rPr>
        <w:t xml:space="preserve">detects additional path(s). The </w:t>
      </w:r>
      <w:r w:rsidRPr="00CE06ED">
        <w:rPr>
          <w:i/>
          <w:snapToGrid w:val="0"/>
        </w:rPr>
        <w:t xml:space="preserve">additional detected path timing values are relative to the path timing used for determining the </w:t>
      </w:r>
      <w:r w:rsidR="00AF43F7" w:rsidRPr="002A27EE">
        <w:rPr>
          <w:i/>
        </w:rPr>
        <w:t>g</w:t>
      </w:r>
      <w:r w:rsidR="00AF43F7" w:rsidRPr="002A27EE">
        <w:rPr>
          <w:i/>
          <w:snapToGrid w:val="0"/>
        </w:rPr>
        <w:t xml:space="preserve">NB UL RTOA </w:t>
      </w:r>
      <w:r w:rsidRPr="002A27EE">
        <w:rPr>
          <w:i/>
          <w:snapToGrid w:val="0"/>
        </w:rPr>
        <w:t>value.</w:t>
      </w:r>
    </w:p>
    <w:bookmarkEnd w:id="12"/>
    <w:p w:rsidR="00770F7C" w:rsidRDefault="00770F7C" w:rsidP="00CE06ED">
      <w:pPr>
        <w:rPr>
          <w:snapToGrid w:val="0"/>
        </w:rPr>
      </w:pPr>
    </w:p>
    <w:p w:rsidR="00CF7638" w:rsidRPr="00270460" w:rsidRDefault="00CF7638" w:rsidP="00270460">
      <w:pPr>
        <w:pStyle w:val="10"/>
        <w:rPr>
          <w:lang w:val="en-US"/>
        </w:rPr>
      </w:pPr>
      <w:r w:rsidRPr="00270460">
        <w:rPr>
          <w:lang w:val="en-US"/>
        </w:rPr>
        <w:t>Conclusion</w:t>
      </w:r>
    </w:p>
    <w:p w:rsidR="006C4F39" w:rsidRDefault="000F2A29" w:rsidP="00E970F3">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NR DL positioning technologies, and made the following proposals:</w:t>
      </w:r>
    </w:p>
    <w:p w:rsidR="00BC29E2" w:rsidRDefault="00834D57" w:rsidP="001B6F68">
      <w:pPr>
        <w:rPr>
          <w:i/>
          <w:noProof/>
        </w:rPr>
      </w:pPr>
      <w:r>
        <w:rPr>
          <w:lang w:val="en-US" w:eastAsia="ko-KR"/>
        </w:rPr>
        <w:fldChar w:fldCharType="begin"/>
      </w:r>
      <w:r>
        <w:rPr>
          <w:lang w:val="en-US" w:eastAsia="ko-KR"/>
        </w:rPr>
        <w:instrText xml:space="preserve"> REF p1 \h </w:instrText>
      </w:r>
      <w:r>
        <w:rPr>
          <w:lang w:val="en-US" w:eastAsia="ko-KR"/>
        </w:rPr>
      </w:r>
      <w:r>
        <w:rPr>
          <w:lang w:val="en-US" w:eastAsia="ko-KR"/>
        </w:rPr>
        <w:fldChar w:fldCharType="separate"/>
      </w:r>
      <w:r w:rsidR="00BC29E2" w:rsidRPr="00553256">
        <w:rPr>
          <w:b/>
          <w:i/>
        </w:rPr>
        <w:t xml:space="preserve">Proposal </w:t>
      </w:r>
      <w:r w:rsidR="00BC29E2">
        <w:rPr>
          <w:b/>
          <w:i/>
          <w:noProof/>
        </w:rPr>
        <w:t>1</w:t>
      </w:r>
      <w:r w:rsidR="00BC29E2" w:rsidRPr="003F1ED9">
        <w:rPr>
          <w:b/>
          <w:i/>
        </w:rPr>
        <w:t xml:space="preserve">: </w:t>
      </w:r>
      <w:r w:rsidR="00BC29E2" w:rsidRPr="00E63C2D">
        <w:rPr>
          <w:i/>
        </w:rPr>
        <w:t xml:space="preserve">If </w:t>
      </w:r>
      <w:r w:rsidR="00BC29E2" w:rsidRPr="00585E56">
        <w:rPr>
          <w:i/>
          <w:noProof/>
        </w:rPr>
        <w:t xml:space="preserve">RAN1 has not informed other WGs on </w:t>
      </w:r>
      <w:r w:rsidR="00BC29E2">
        <w:rPr>
          <w:i/>
          <w:noProof/>
        </w:rPr>
        <w:t xml:space="preserve">the RRM </w:t>
      </w:r>
      <w:r w:rsidR="00BC29E2" w:rsidRPr="00585E56">
        <w:rPr>
          <w:i/>
          <w:noProof/>
        </w:rPr>
        <w:t>measurement</w:t>
      </w:r>
      <w:r w:rsidR="00BC29E2">
        <w:rPr>
          <w:i/>
          <w:noProof/>
        </w:rPr>
        <w:t xml:space="preserve"> of SS-RSRPB so far, update the </w:t>
      </w:r>
      <w:r w:rsidR="00BC29E2" w:rsidRPr="00585E56">
        <w:rPr>
          <w:i/>
          <w:noProof/>
        </w:rPr>
        <w:t>list of UE RRM measurement for E-CID</w:t>
      </w:r>
      <w:r w:rsidR="00BC29E2">
        <w:rPr>
          <w:i/>
          <w:noProof/>
        </w:rPr>
        <w:t xml:space="preserve"> by removing the </w:t>
      </w:r>
      <w:r w:rsidR="00BC29E2" w:rsidRPr="00585E56">
        <w:rPr>
          <w:i/>
          <w:noProof/>
        </w:rPr>
        <w:t>SS-RSRPB</w:t>
      </w:r>
      <w:r w:rsidR="00BC29E2">
        <w:rPr>
          <w:i/>
          <w:noProof/>
        </w:rPr>
        <w:t xml:space="preserve"> </w:t>
      </w:r>
      <w:r w:rsidR="00BC29E2" w:rsidRPr="00585E56">
        <w:rPr>
          <w:i/>
          <w:noProof/>
        </w:rPr>
        <w:t>measurem</w:t>
      </w:r>
      <w:r w:rsidR="00BC29E2">
        <w:rPr>
          <w:i/>
          <w:noProof/>
        </w:rPr>
        <w:t xml:space="preserve">ent, and inform RAN2 the updated </w:t>
      </w:r>
      <w:r w:rsidR="00BC29E2" w:rsidRPr="00585E56">
        <w:rPr>
          <w:i/>
          <w:noProof/>
        </w:rPr>
        <w:t>list of UE RRM measurement for E-CID</w:t>
      </w:r>
      <w:r w:rsidR="00BC29E2">
        <w:rPr>
          <w:i/>
          <w:noProof/>
        </w:rPr>
        <w:t>.</w:t>
      </w:r>
    </w:p>
    <w:p w:rsidR="00BC29E2" w:rsidRDefault="00834D57" w:rsidP="00D261FC">
      <w:pPr>
        <w:spacing w:after="0"/>
        <w:rPr>
          <w:i/>
        </w:rPr>
      </w:pPr>
      <w:r>
        <w:rPr>
          <w:lang w:val="en-US" w:eastAsia="ko-KR"/>
        </w:rPr>
        <w:fldChar w:fldCharType="end"/>
      </w:r>
      <w:r>
        <w:rPr>
          <w:lang w:val="en-US" w:eastAsia="ko-KR"/>
        </w:rPr>
        <w:fldChar w:fldCharType="begin"/>
      </w:r>
      <w:r>
        <w:rPr>
          <w:lang w:val="en-US" w:eastAsia="ko-KR"/>
        </w:rPr>
        <w:instrText xml:space="preserve"> REF p2 \h </w:instrText>
      </w:r>
      <w:r>
        <w:rPr>
          <w:lang w:val="en-US" w:eastAsia="ko-KR"/>
        </w:rPr>
      </w:r>
      <w:r>
        <w:rPr>
          <w:lang w:val="en-US" w:eastAsia="ko-KR"/>
        </w:rPr>
        <w:fldChar w:fldCharType="separate"/>
      </w:r>
      <w:r w:rsidR="00BC29E2" w:rsidRPr="00553256">
        <w:rPr>
          <w:b/>
          <w:i/>
        </w:rPr>
        <w:t xml:space="preserve">Proposal </w:t>
      </w:r>
      <w:r w:rsidR="00BC29E2">
        <w:rPr>
          <w:b/>
          <w:i/>
          <w:noProof/>
        </w:rPr>
        <w:t>2</w:t>
      </w:r>
      <w:r w:rsidR="00BC29E2" w:rsidRPr="003F1ED9">
        <w:rPr>
          <w:b/>
          <w:i/>
        </w:rPr>
        <w:t xml:space="preserve">: </w:t>
      </w:r>
      <w:r w:rsidR="00BC29E2">
        <w:rPr>
          <w:i/>
        </w:rPr>
        <w:t xml:space="preserve">For the remaining issues on UE measurements, we suggest </w:t>
      </w:r>
    </w:p>
    <w:p w:rsidR="00BC29E2" w:rsidRPr="00D261FC" w:rsidRDefault="00BC29E2" w:rsidP="004866EE">
      <w:pPr>
        <w:pStyle w:val="3GPPNormalText"/>
        <w:numPr>
          <w:ilvl w:val="0"/>
          <w:numId w:val="53"/>
        </w:numPr>
        <w:spacing w:after="0" w:line="276" w:lineRule="auto"/>
        <w:rPr>
          <w:i/>
        </w:rPr>
      </w:pPr>
      <w:r w:rsidRPr="00D261FC">
        <w:rPr>
          <w:i/>
        </w:rPr>
        <w:t>Wait for the response from RAN4 on the reference point of all timing related measurements.</w:t>
      </w:r>
    </w:p>
    <w:p w:rsidR="00BC29E2" w:rsidRPr="00D261FC" w:rsidRDefault="00BC29E2" w:rsidP="004866EE">
      <w:pPr>
        <w:pStyle w:val="3GPPNormalText"/>
        <w:numPr>
          <w:ilvl w:val="0"/>
          <w:numId w:val="53"/>
        </w:numPr>
        <w:spacing w:after="0" w:line="276" w:lineRule="auto"/>
        <w:rPr>
          <w:i/>
        </w:rPr>
      </w:pPr>
      <w:r w:rsidRPr="00D261FC">
        <w:rPr>
          <w:i/>
        </w:rPr>
        <w:t>Conclude that RSTD measurement with mixed E-UTRAN and NR node is not considered in Rel-16.</w:t>
      </w:r>
    </w:p>
    <w:p w:rsidR="00BC29E2" w:rsidRPr="00D261FC" w:rsidRDefault="00BC29E2" w:rsidP="004866EE">
      <w:pPr>
        <w:pStyle w:val="3GPPNormalText"/>
        <w:numPr>
          <w:ilvl w:val="0"/>
          <w:numId w:val="53"/>
        </w:numPr>
        <w:spacing w:after="0" w:line="276" w:lineRule="auto"/>
        <w:rPr>
          <w:i/>
        </w:rPr>
      </w:pPr>
      <w:r w:rsidRPr="00D261FC">
        <w:rPr>
          <w:i/>
        </w:rPr>
        <w:t>Conclude that positioning for RRC IDLE and RRC INACTIVE mode is not considered in Rel-16.</w:t>
      </w:r>
    </w:p>
    <w:p w:rsidR="00BC29E2" w:rsidRDefault="00BC29E2" w:rsidP="004866EE">
      <w:pPr>
        <w:pStyle w:val="3GPPNormalText"/>
        <w:numPr>
          <w:ilvl w:val="0"/>
          <w:numId w:val="53"/>
        </w:numPr>
        <w:spacing w:after="0" w:line="276" w:lineRule="auto"/>
        <w:rPr>
          <w:i/>
        </w:rPr>
      </w:pPr>
      <w:r w:rsidRPr="00D261FC">
        <w:rPr>
          <w:i/>
        </w:rPr>
        <w:t>Support inter-frequency UE Rx-</w:t>
      </w:r>
      <w:proofErr w:type="spellStart"/>
      <w:r w:rsidRPr="00D261FC">
        <w:rPr>
          <w:i/>
        </w:rPr>
        <w:t>Tx</w:t>
      </w:r>
      <w:proofErr w:type="spellEnd"/>
      <w:r w:rsidRPr="00D261FC">
        <w:rPr>
          <w:i/>
        </w:rPr>
        <w:t xml:space="preserve"> time difference measurements in Rel-16.</w:t>
      </w:r>
    </w:p>
    <w:p w:rsidR="00BC29E2" w:rsidRDefault="00BC29E2" w:rsidP="004866EE">
      <w:pPr>
        <w:pStyle w:val="3GPPNormalText"/>
        <w:numPr>
          <w:ilvl w:val="0"/>
          <w:numId w:val="53"/>
        </w:numPr>
        <w:spacing w:after="0" w:line="276" w:lineRule="auto"/>
        <w:rPr>
          <w:i/>
        </w:rPr>
      </w:pPr>
      <w:r>
        <w:rPr>
          <w:i/>
        </w:rPr>
        <w:t xml:space="preserve">Conclude that whether and how to use </w:t>
      </w:r>
      <w:r w:rsidRPr="00A21282">
        <w:rPr>
          <w:i/>
        </w:rPr>
        <w:t>NR reference signals (CSI-RS/TRS) other than DL PRS</w:t>
      </w:r>
      <w:r>
        <w:rPr>
          <w:i/>
        </w:rPr>
        <w:t xml:space="preserve"> </w:t>
      </w:r>
      <w:r w:rsidRPr="00A21282">
        <w:rPr>
          <w:i/>
        </w:rPr>
        <w:t>for UE receiving timing measurements</w:t>
      </w:r>
      <w:r>
        <w:rPr>
          <w:i/>
        </w:rPr>
        <w:t xml:space="preserve"> is up to UE implementation, but not defined in the specification.</w:t>
      </w:r>
    </w:p>
    <w:p w:rsidR="00BC29E2" w:rsidRDefault="00BC29E2" w:rsidP="004866EE">
      <w:pPr>
        <w:pStyle w:val="3GPPNormalText"/>
        <w:numPr>
          <w:ilvl w:val="0"/>
          <w:numId w:val="53"/>
        </w:numPr>
        <w:spacing w:after="0" w:line="276" w:lineRule="auto"/>
        <w:rPr>
          <w:i/>
        </w:rPr>
      </w:pPr>
      <w:r>
        <w:rPr>
          <w:i/>
        </w:rPr>
        <w:t>Conclude that no additional UE measurement is considered in Rel-16 beyond those already agreed.</w:t>
      </w:r>
    </w:p>
    <w:p w:rsidR="00BC29E2" w:rsidRDefault="00BC29E2" w:rsidP="004866EE">
      <w:pPr>
        <w:pStyle w:val="3GPPNormalText"/>
        <w:numPr>
          <w:ilvl w:val="0"/>
          <w:numId w:val="53"/>
        </w:numPr>
        <w:spacing w:after="0" w:line="276" w:lineRule="auto"/>
        <w:rPr>
          <w:i/>
        </w:rPr>
      </w:pPr>
      <w:r>
        <w:rPr>
          <w:i/>
        </w:rPr>
        <w:t>Conclude that the number of antenna port for UE timing measurements is up to UE implementation, but not defined in the specification.</w:t>
      </w:r>
    </w:p>
    <w:p w:rsidR="00BC29E2" w:rsidRDefault="00BC29E2" w:rsidP="004866EE">
      <w:pPr>
        <w:pStyle w:val="3GPPNormalText"/>
        <w:numPr>
          <w:ilvl w:val="0"/>
          <w:numId w:val="53"/>
        </w:numPr>
        <w:spacing w:after="0" w:line="276" w:lineRule="auto"/>
        <w:rPr>
          <w:i/>
        </w:rPr>
      </w:pPr>
      <w:r>
        <w:rPr>
          <w:i/>
        </w:rPr>
        <w:t xml:space="preserve">UE DL PRS is measured from single DL PRS antenna port regardless how many antenna ports </w:t>
      </w:r>
      <w:proofErr w:type="gramStart"/>
      <w:r>
        <w:rPr>
          <w:i/>
        </w:rPr>
        <w:t>is</w:t>
      </w:r>
      <w:proofErr w:type="gramEnd"/>
      <w:r>
        <w:rPr>
          <w:i/>
        </w:rPr>
        <w:t xml:space="preserve"> used for DL PRS transmission.</w:t>
      </w:r>
    </w:p>
    <w:p w:rsidR="00BC29E2" w:rsidRPr="00A21282" w:rsidRDefault="00BC29E2" w:rsidP="004866EE">
      <w:pPr>
        <w:pStyle w:val="3GPPNormalText"/>
        <w:numPr>
          <w:ilvl w:val="0"/>
          <w:numId w:val="53"/>
        </w:numPr>
        <w:spacing w:after="0" w:line="276" w:lineRule="auto"/>
        <w:rPr>
          <w:i/>
        </w:rPr>
      </w:pPr>
      <w:r>
        <w:rPr>
          <w:i/>
        </w:rPr>
        <w:t xml:space="preserve">Add the clarification that all UE and </w:t>
      </w:r>
      <w:proofErr w:type="spellStart"/>
      <w:r>
        <w:rPr>
          <w:i/>
        </w:rPr>
        <w:t>gNB</w:t>
      </w:r>
      <w:proofErr w:type="spellEnd"/>
      <w:r>
        <w:rPr>
          <w:i/>
        </w:rPr>
        <w:t xml:space="preserve"> timing and angle measurements are defined based on the first path of arrival (Note: multipath measurements, if supported, should be defined separately).</w:t>
      </w:r>
    </w:p>
    <w:p w:rsidR="00BC29E2" w:rsidRPr="007325D7" w:rsidRDefault="00834D57" w:rsidP="007325D7">
      <w:pPr>
        <w:spacing w:after="0"/>
        <w:rPr>
          <w:i/>
          <w:lang w:eastAsia="en-US"/>
        </w:rPr>
      </w:pPr>
      <w:r>
        <w:rPr>
          <w:lang w:val="en-US" w:eastAsia="ko-KR"/>
        </w:rPr>
        <w:fldChar w:fldCharType="end"/>
      </w:r>
      <w:r>
        <w:rPr>
          <w:lang w:val="en-US" w:eastAsia="ko-KR"/>
        </w:rPr>
        <w:fldChar w:fldCharType="begin"/>
      </w:r>
      <w:r>
        <w:rPr>
          <w:lang w:val="en-US" w:eastAsia="ko-KR"/>
        </w:rPr>
        <w:instrText xml:space="preserve"> REF p3 \h </w:instrText>
      </w:r>
      <w:r>
        <w:rPr>
          <w:lang w:val="en-US" w:eastAsia="ko-KR"/>
        </w:rPr>
      </w:r>
      <w:r>
        <w:rPr>
          <w:lang w:val="en-US" w:eastAsia="ko-KR"/>
        </w:rPr>
        <w:fldChar w:fldCharType="separate"/>
      </w:r>
      <w:r w:rsidR="00BC29E2" w:rsidRPr="007325D7">
        <w:rPr>
          <w:b/>
          <w:i/>
        </w:rPr>
        <w:t xml:space="preserve">Proposal </w:t>
      </w:r>
      <w:r w:rsidR="00BC29E2">
        <w:rPr>
          <w:b/>
          <w:i/>
          <w:noProof/>
        </w:rPr>
        <w:t>3</w:t>
      </w:r>
      <w:r w:rsidR="00BC29E2" w:rsidRPr="007325D7">
        <w:rPr>
          <w:b/>
          <w:i/>
        </w:rPr>
        <w:t>:</w:t>
      </w:r>
      <w:r w:rsidR="00BC29E2" w:rsidRPr="007325D7">
        <w:rPr>
          <w:i/>
        </w:rPr>
        <w:t xml:space="preserve">  </w:t>
      </w:r>
      <w:r w:rsidR="00BC29E2" w:rsidRPr="007325D7">
        <w:rPr>
          <w:i/>
          <w:lang w:eastAsia="en-US"/>
        </w:rPr>
        <w:t>For the purpose of NR positioning, UE can be configured with DL PRS resources of</w:t>
      </w:r>
    </w:p>
    <w:p w:rsidR="00BC29E2" w:rsidRPr="007325D7" w:rsidRDefault="00BC29E2" w:rsidP="007325D7">
      <w:pPr>
        <w:pStyle w:val="afb"/>
        <w:numPr>
          <w:ilvl w:val="0"/>
          <w:numId w:val="54"/>
        </w:numPr>
        <w:spacing w:before="60" w:line="288" w:lineRule="auto"/>
        <w:rPr>
          <w:i/>
        </w:rPr>
      </w:pPr>
      <w:r w:rsidRPr="007325D7">
        <w:rPr>
          <w:i/>
          <w:lang w:eastAsia="en-US"/>
        </w:rPr>
        <w:t>up to [3] frequency layers;</w:t>
      </w:r>
    </w:p>
    <w:p w:rsidR="00BC29E2" w:rsidRPr="007325D7" w:rsidRDefault="00BC29E2" w:rsidP="007325D7">
      <w:pPr>
        <w:pStyle w:val="afb"/>
        <w:numPr>
          <w:ilvl w:val="0"/>
          <w:numId w:val="54"/>
        </w:numPr>
        <w:spacing w:before="60" w:line="288" w:lineRule="auto"/>
        <w:rPr>
          <w:i/>
        </w:rPr>
      </w:pPr>
      <w:r w:rsidRPr="007325D7">
        <w:rPr>
          <w:i/>
          <w:lang w:eastAsia="en-US"/>
        </w:rPr>
        <w:t>up to [24] cells (TRPs) per frequency layer;</w:t>
      </w:r>
    </w:p>
    <w:p w:rsidR="00BC29E2" w:rsidRPr="007325D7" w:rsidRDefault="00BC29E2" w:rsidP="007325D7">
      <w:pPr>
        <w:pStyle w:val="afb"/>
        <w:numPr>
          <w:ilvl w:val="0"/>
          <w:numId w:val="54"/>
        </w:numPr>
        <w:spacing w:before="60" w:line="288" w:lineRule="auto"/>
        <w:rPr>
          <w:i/>
        </w:rPr>
      </w:pPr>
      <w:r w:rsidRPr="007325D7">
        <w:rPr>
          <w:i/>
          <w:lang w:eastAsia="en-US"/>
        </w:rPr>
        <w:t xml:space="preserve">up to [3] </w:t>
      </w:r>
      <w:r w:rsidRPr="007325D7">
        <w:rPr>
          <w:i/>
        </w:rPr>
        <w:t>DL PRS resource sets per cell;</w:t>
      </w:r>
    </w:p>
    <w:p w:rsidR="00BC29E2" w:rsidRPr="007325D7" w:rsidRDefault="00BC29E2" w:rsidP="007325D7">
      <w:pPr>
        <w:pStyle w:val="afb"/>
        <w:numPr>
          <w:ilvl w:val="0"/>
          <w:numId w:val="54"/>
        </w:numPr>
        <w:spacing w:before="60" w:line="288" w:lineRule="auto"/>
        <w:rPr>
          <w:i/>
        </w:rPr>
      </w:pPr>
      <w:r w:rsidRPr="007325D7">
        <w:rPr>
          <w:i/>
          <w:lang w:eastAsia="en-US"/>
        </w:rPr>
        <w:t xml:space="preserve">up to [96] </w:t>
      </w:r>
      <w:r w:rsidRPr="007325D7">
        <w:rPr>
          <w:i/>
        </w:rPr>
        <w:t>DL PRS resources per PRS resource set</w:t>
      </w:r>
    </w:p>
    <w:p w:rsidR="00BC29E2" w:rsidRPr="007325D7" w:rsidRDefault="00834D57" w:rsidP="00F65DED">
      <w:pPr>
        <w:rPr>
          <w:i/>
        </w:rPr>
      </w:pPr>
      <w:r>
        <w:rPr>
          <w:lang w:val="en-US" w:eastAsia="ko-KR"/>
        </w:rPr>
        <w:fldChar w:fldCharType="end"/>
      </w:r>
      <w:r>
        <w:rPr>
          <w:lang w:val="en-US" w:eastAsia="ko-KR"/>
        </w:rPr>
        <w:fldChar w:fldCharType="begin"/>
      </w:r>
      <w:r>
        <w:rPr>
          <w:lang w:val="en-US" w:eastAsia="ko-KR"/>
        </w:rPr>
        <w:instrText xml:space="preserve"> REF p4 \h </w:instrText>
      </w:r>
      <w:r>
        <w:rPr>
          <w:lang w:val="en-US" w:eastAsia="ko-KR"/>
        </w:rPr>
      </w:r>
      <w:r>
        <w:rPr>
          <w:lang w:val="en-US" w:eastAsia="ko-KR"/>
        </w:rPr>
        <w:fldChar w:fldCharType="separate"/>
      </w:r>
      <w:r w:rsidR="00BC29E2" w:rsidRPr="007325D7">
        <w:rPr>
          <w:b/>
          <w:i/>
        </w:rPr>
        <w:t xml:space="preserve">Proposal </w:t>
      </w:r>
      <w:r w:rsidR="00BC29E2">
        <w:rPr>
          <w:b/>
          <w:i/>
          <w:noProof/>
        </w:rPr>
        <w:t>4</w:t>
      </w:r>
      <w:r w:rsidR="00BC29E2" w:rsidRPr="007325D7">
        <w:rPr>
          <w:b/>
          <w:i/>
        </w:rPr>
        <w:t>:</w:t>
      </w:r>
      <w:r w:rsidR="00BC29E2" w:rsidRPr="007325D7">
        <w:rPr>
          <w:i/>
        </w:rPr>
        <w:t xml:space="preserve">  UE should support</w:t>
      </w:r>
      <w:r w:rsidR="00BC29E2" w:rsidRPr="007325D7">
        <w:rPr>
          <w:i/>
          <w:lang w:eastAsia="en-US"/>
        </w:rPr>
        <w:t xml:space="preserve"> reporting </w:t>
      </w:r>
      <w:r w:rsidR="00BC29E2" w:rsidRPr="007325D7">
        <w:rPr>
          <w:i/>
        </w:rPr>
        <w:t xml:space="preserve">DL PRS RSTD, UE </w:t>
      </w:r>
      <w:proofErr w:type="spellStart"/>
      <w:r w:rsidR="00BC29E2" w:rsidRPr="007325D7">
        <w:rPr>
          <w:i/>
        </w:rPr>
        <w:t>Tx</w:t>
      </w:r>
      <w:proofErr w:type="spellEnd"/>
      <w:r w:rsidR="00BC29E2" w:rsidRPr="007325D7">
        <w:rPr>
          <w:i/>
        </w:rPr>
        <w:t>-Rx time difference</w:t>
      </w:r>
      <w:r w:rsidR="00BC29E2">
        <w:rPr>
          <w:i/>
        </w:rPr>
        <w:t>,</w:t>
      </w:r>
      <w:r w:rsidR="00BC29E2" w:rsidRPr="007325D7">
        <w:rPr>
          <w:i/>
        </w:rPr>
        <w:t xml:space="preserve"> and DL PRS RSRP simultaneously in one measurement report or separately in individual measurement reports, based on the request from the network</w:t>
      </w:r>
    </w:p>
    <w:p w:rsidR="00BC29E2" w:rsidRPr="007325D7" w:rsidRDefault="00834D57" w:rsidP="00F65DED">
      <w:pPr>
        <w:rPr>
          <w:i/>
        </w:rPr>
      </w:pPr>
      <w:r>
        <w:rPr>
          <w:lang w:val="en-US" w:eastAsia="ko-KR"/>
        </w:rPr>
        <w:fldChar w:fldCharType="end"/>
      </w:r>
      <w:r>
        <w:rPr>
          <w:lang w:val="en-US" w:eastAsia="ko-KR"/>
        </w:rPr>
        <w:fldChar w:fldCharType="begin"/>
      </w:r>
      <w:r>
        <w:rPr>
          <w:lang w:val="en-US" w:eastAsia="ko-KR"/>
        </w:rPr>
        <w:instrText xml:space="preserve"> REF p5 \h </w:instrText>
      </w:r>
      <w:r>
        <w:rPr>
          <w:lang w:val="en-US" w:eastAsia="ko-KR"/>
        </w:rPr>
      </w:r>
      <w:r>
        <w:rPr>
          <w:lang w:val="en-US" w:eastAsia="ko-KR"/>
        </w:rPr>
        <w:fldChar w:fldCharType="separate"/>
      </w:r>
      <w:r w:rsidR="00BC29E2" w:rsidRPr="007325D7">
        <w:rPr>
          <w:b/>
          <w:i/>
        </w:rPr>
        <w:t xml:space="preserve">Proposal </w:t>
      </w:r>
      <w:r w:rsidR="00BC29E2">
        <w:rPr>
          <w:b/>
          <w:i/>
          <w:noProof/>
        </w:rPr>
        <w:t>5</w:t>
      </w:r>
      <w:r w:rsidR="00BC29E2" w:rsidRPr="007325D7">
        <w:rPr>
          <w:b/>
          <w:i/>
        </w:rPr>
        <w:t>:</w:t>
      </w:r>
      <w:r w:rsidR="00BC29E2" w:rsidRPr="007325D7">
        <w:rPr>
          <w:i/>
        </w:rPr>
        <w:t xml:space="preserve"> UE should support </w:t>
      </w:r>
      <w:r w:rsidR="00BC29E2" w:rsidRPr="007325D7">
        <w:rPr>
          <w:i/>
          <w:lang w:eastAsia="en-US"/>
        </w:rPr>
        <w:t>reporting D</w:t>
      </w:r>
      <w:r w:rsidR="00BC29E2" w:rsidRPr="007325D7">
        <w:rPr>
          <w:i/>
        </w:rPr>
        <w:t xml:space="preserve">L PRS RSTD, UE </w:t>
      </w:r>
      <w:proofErr w:type="spellStart"/>
      <w:r w:rsidR="00BC29E2" w:rsidRPr="007325D7">
        <w:rPr>
          <w:i/>
        </w:rPr>
        <w:t>Tx</w:t>
      </w:r>
      <w:proofErr w:type="spellEnd"/>
      <w:r w:rsidR="00BC29E2" w:rsidRPr="007325D7">
        <w:rPr>
          <w:i/>
        </w:rPr>
        <w:t xml:space="preserve">-Rx time difference and DL PRS RSRP </w:t>
      </w:r>
      <w:r w:rsidR="00BC29E2" w:rsidRPr="007325D7">
        <w:rPr>
          <w:i/>
          <w:lang w:eastAsia="en-US"/>
        </w:rPr>
        <w:t xml:space="preserve">measured from </w:t>
      </w:r>
    </w:p>
    <w:p w:rsidR="00BC29E2" w:rsidRPr="007325D7" w:rsidRDefault="00BC29E2" w:rsidP="001E2562">
      <w:pPr>
        <w:pStyle w:val="afb"/>
        <w:numPr>
          <w:ilvl w:val="0"/>
          <w:numId w:val="54"/>
        </w:numPr>
        <w:spacing w:before="60" w:after="60" w:line="288" w:lineRule="auto"/>
        <w:rPr>
          <w:i/>
        </w:rPr>
      </w:pPr>
      <w:r w:rsidRPr="007325D7">
        <w:rPr>
          <w:i/>
          <w:lang w:eastAsia="en-US"/>
        </w:rPr>
        <w:t>up to [3] frequency layers</w:t>
      </w:r>
    </w:p>
    <w:p w:rsidR="00BC29E2" w:rsidRPr="007325D7" w:rsidRDefault="00BC29E2" w:rsidP="001E2562">
      <w:pPr>
        <w:pStyle w:val="afb"/>
        <w:numPr>
          <w:ilvl w:val="0"/>
          <w:numId w:val="54"/>
        </w:numPr>
        <w:spacing w:before="60" w:after="60" w:line="288" w:lineRule="auto"/>
        <w:rPr>
          <w:i/>
        </w:rPr>
      </w:pPr>
      <w:r w:rsidRPr="007325D7">
        <w:rPr>
          <w:i/>
          <w:lang w:eastAsia="en-US"/>
        </w:rPr>
        <w:t>up to [12] cells (TRPs) per frequency layer</w:t>
      </w:r>
    </w:p>
    <w:p w:rsidR="00BC29E2" w:rsidRPr="007325D7" w:rsidRDefault="00BC29E2" w:rsidP="001E2562">
      <w:pPr>
        <w:pStyle w:val="afb"/>
        <w:numPr>
          <w:ilvl w:val="0"/>
          <w:numId w:val="54"/>
        </w:numPr>
        <w:spacing w:before="60" w:after="60" w:line="288" w:lineRule="auto"/>
        <w:rPr>
          <w:i/>
        </w:rPr>
      </w:pPr>
      <w:r w:rsidRPr="007325D7">
        <w:rPr>
          <w:i/>
          <w:lang w:eastAsia="en-US"/>
        </w:rPr>
        <w:t xml:space="preserve">up to [1] </w:t>
      </w:r>
      <w:r w:rsidRPr="007325D7">
        <w:rPr>
          <w:i/>
        </w:rPr>
        <w:t>DL PRS resource sets per cell</w:t>
      </w:r>
    </w:p>
    <w:p w:rsidR="00BC29E2" w:rsidRPr="007325D7" w:rsidRDefault="00BC29E2" w:rsidP="00832915">
      <w:pPr>
        <w:pStyle w:val="afb"/>
        <w:numPr>
          <w:ilvl w:val="0"/>
          <w:numId w:val="54"/>
        </w:numPr>
        <w:spacing w:before="60" w:after="60" w:line="288" w:lineRule="auto"/>
        <w:rPr>
          <w:i/>
        </w:rPr>
      </w:pPr>
      <w:r w:rsidRPr="007325D7">
        <w:rPr>
          <w:i/>
          <w:lang w:eastAsia="en-US"/>
        </w:rPr>
        <w:t xml:space="preserve">up to [3] </w:t>
      </w:r>
      <w:r w:rsidRPr="007325D7">
        <w:rPr>
          <w:i/>
        </w:rPr>
        <w:t>DL PRS resources per DL PRS resource set/per cell</w:t>
      </w:r>
    </w:p>
    <w:p w:rsidR="00BC29E2" w:rsidRPr="001F0B9B" w:rsidRDefault="00834D57" w:rsidP="004B100A">
      <w:pPr>
        <w:pStyle w:val="3GPPNormalText"/>
        <w:spacing w:after="0"/>
        <w:rPr>
          <w:i/>
        </w:rPr>
      </w:pPr>
      <w:r>
        <w:rPr>
          <w:lang w:val="en-US" w:eastAsia="ko-KR"/>
        </w:rPr>
        <w:fldChar w:fldCharType="end"/>
      </w:r>
      <w:r>
        <w:rPr>
          <w:lang w:val="en-US" w:eastAsia="ko-KR"/>
        </w:rPr>
        <w:fldChar w:fldCharType="begin"/>
      </w:r>
      <w:r>
        <w:rPr>
          <w:lang w:val="en-US" w:eastAsia="ko-KR"/>
        </w:rPr>
        <w:instrText xml:space="preserve"> REF p6 \h </w:instrText>
      </w:r>
      <w:r>
        <w:rPr>
          <w:lang w:val="en-US" w:eastAsia="ko-KR"/>
        </w:rPr>
      </w:r>
      <w:r>
        <w:rPr>
          <w:lang w:val="en-US" w:eastAsia="ko-KR"/>
        </w:rPr>
        <w:fldChar w:fldCharType="separate"/>
      </w:r>
      <w:r w:rsidR="00BC29E2" w:rsidRPr="001F0B9B">
        <w:rPr>
          <w:b/>
          <w:i/>
        </w:rPr>
        <w:t xml:space="preserve">Proposal </w:t>
      </w:r>
      <w:r w:rsidR="00BC29E2">
        <w:rPr>
          <w:b/>
          <w:i/>
          <w:noProof/>
        </w:rPr>
        <w:t>6</w:t>
      </w:r>
      <w:r w:rsidR="00BC29E2" w:rsidRPr="001F0B9B">
        <w:rPr>
          <w:b/>
          <w:i/>
        </w:rPr>
        <w:t>:</w:t>
      </w:r>
      <w:r w:rsidR="00BC29E2" w:rsidRPr="001F0B9B">
        <w:rPr>
          <w:i/>
        </w:rPr>
        <w:t xml:space="preserve">  The following information </w:t>
      </w:r>
      <w:r w:rsidR="00BC29E2">
        <w:rPr>
          <w:i/>
        </w:rPr>
        <w:t xml:space="preserve">elements are </w:t>
      </w:r>
      <w:r w:rsidR="00BC29E2" w:rsidRPr="001F0B9B">
        <w:rPr>
          <w:i/>
        </w:rPr>
        <w:t xml:space="preserve">included in a </w:t>
      </w:r>
      <w:r w:rsidR="00BC29E2">
        <w:rPr>
          <w:i/>
        </w:rPr>
        <w:t xml:space="preserve">measurement </w:t>
      </w:r>
      <w:r w:rsidR="00BC29E2" w:rsidRPr="001F0B9B">
        <w:rPr>
          <w:i/>
        </w:rPr>
        <w:t>report</w:t>
      </w:r>
      <w:r w:rsidR="00BC29E2">
        <w:rPr>
          <w:i/>
        </w:rPr>
        <w:t xml:space="preserve"> that contains DL PRS RSTD measurements</w:t>
      </w:r>
    </w:p>
    <w:p w:rsidR="00BC29E2" w:rsidRPr="001F0B9B" w:rsidRDefault="00BC29E2" w:rsidP="00C676FA">
      <w:pPr>
        <w:pStyle w:val="3GPPNormalText"/>
        <w:numPr>
          <w:ilvl w:val="0"/>
          <w:numId w:val="55"/>
        </w:numPr>
        <w:spacing w:after="0" w:line="276" w:lineRule="auto"/>
        <w:rPr>
          <w:i/>
        </w:rPr>
      </w:pPr>
      <w:r w:rsidRPr="001F0B9B">
        <w:rPr>
          <w:i/>
        </w:rPr>
        <w:lastRenderedPageBreak/>
        <w:t xml:space="preserve">The timing stamp (the SFN </w:t>
      </w:r>
      <w:r>
        <w:rPr>
          <w:i/>
        </w:rPr>
        <w:t>[</w:t>
      </w:r>
      <w:r w:rsidRPr="001F0B9B">
        <w:rPr>
          <w:i/>
        </w:rPr>
        <w:t xml:space="preserve">and </w:t>
      </w:r>
      <w:proofErr w:type="spellStart"/>
      <w:r w:rsidRPr="001F0B9B">
        <w:rPr>
          <w:i/>
        </w:rPr>
        <w:t>subframe</w:t>
      </w:r>
      <w:proofErr w:type="spellEnd"/>
      <w:r w:rsidRPr="001F0B9B">
        <w:rPr>
          <w:i/>
        </w:rPr>
        <w:t xml:space="preserve"> number</w:t>
      </w:r>
      <w:r>
        <w:rPr>
          <w:i/>
        </w:rPr>
        <w:t>]</w:t>
      </w:r>
      <w:r w:rsidRPr="001F0B9B">
        <w:rPr>
          <w:i/>
        </w:rPr>
        <w:t>) of the RSTD measurements</w:t>
      </w:r>
    </w:p>
    <w:p w:rsidR="00BC29E2" w:rsidRPr="001F0B9B" w:rsidRDefault="00BC29E2" w:rsidP="004866EE">
      <w:pPr>
        <w:pStyle w:val="3GPPNormalText"/>
        <w:numPr>
          <w:ilvl w:val="0"/>
          <w:numId w:val="55"/>
        </w:numPr>
        <w:spacing w:after="0" w:line="276" w:lineRule="auto"/>
        <w:rPr>
          <w:i/>
        </w:rPr>
      </w:pPr>
      <w:r w:rsidRPr="001F0B9B">
        <w:rPr>
          <w:i/>
        </w:rPr>
        <w:t>The carrier frequency of the RSTD measurements</w:t>
      </w:r>
    </w:p>
    <w:p w:rsidR="00BC29E2" w:rsidRPr="001F0B9B" w:rsidRDefault="00BC29E2" w:rsidP="004866EE">
      <w:pPr>
        <w:pStyle w:val="3GPPNormalText"/>
        <w:numPr>
          <w:ilvl w:val="0"/>
          <w:numId w:val="55"/>
        </w:numPr>
        <w:spacing w:after="0" w:line="276" w:lineRule="auto"/>
        <w:rPr>
          <w:i/>
        </w:rPr>
      </w:pPr>
      <w:r w:rsidRPr="001F0B9B">
        <w:rPr>
          <w:i/>
        </w:rPr>
        <w:t xml:space="preserve">The reference Cell ID (e.g., </w:t>
      </w:r>
      <w:proofErr w:type="spellStart"/>
      <w:r w:rsidRPr="001F0B9B">
        <w:rPr>
          <w:i/>
        </w:rPr>
        <w:t>PhysCellId</w:t>
      </w:r>
      <w:proofErr w:type="spellEnd"/>
      <w:r w:rsidRPr="001F0B9B">
        <w:rPr>
          <w:i/>
        </w:rPr>
        <w:t>) of the RSTD measurements</w:t>
      </w:r>
    </w:p>
    <w:p w:rsidR="00BC29E2" w:rsidRPr="001F0B9B" w:rsidRDefault="00BC29E2" w:rsidP="00BF2D94">
      <w:pPr>
        <w:pStyle w:val="3GPPNormalText"/>
        <w:numPr>
          <w:ilvl w:val="0"/>
          <w:numId w:val="55"/>
        </w:numPr>
        <w:spacing w:after="0" w:line="276" w:lineRule="auto"/>
        <w:rPr>
          <w:i/>
        </w:rPr>
      </w:pPr>
      <w:r w:rsidRPr="001F0B9B">
        <w:rPr>
          <w:i/>
        </w:rPr>
        <w:t xml:space="preserve">(Optional) The information uniquely </w:t>
      </w:r>
      <w:proofErr w:type="spellStart"/>
      <w:r w:rsidRPr="001F0B9B">
        <w:rPr>
          <w:i/>
        </w:rPr>
        <w:t>identifi</w:t>
      </w:r>
      <w:r>
        <w:rPr>
          <w:i/>
        </w:rPr>
        <w:t>ng</w:t>
      </w:r>
      <w:proofErr w:type="spellEnd"/>
      <w:r w:rsidRPr="001F0B9B">
        <w:rPr>
          <w:i/>
        </w:rPr>
        <w:t xml:space="preserve"> the reference beam of the RSTD measurement. The information can be</w:t>
      </w:r>
    </w:p>
    <w:p w:rsidR="00BC29E2" w:rsidRPr="001F0B9B" w:rsidRDefault="00BC29E2" w:rsidP="00E91DA3">
      <w:pPr>
        <w:pStyle w:val="3GPPNormalText"/>
        <w:numPr>
          <w:ilvl w:val="1"/>
          <w:numId w:val="55"/>
        </w:numPr>
        <w:spacing w:after="0" w:line="276" w:lineRule="auto"/>
        <w:rPr>
          <w:i/>
        </w:rPr>
      </w:pPr>
      <w:r w:rsidRPr="001F0B9B">
        <w:rPr>
          <w:i/>
        </w:rPr>
        <w:t xml:space="preserve">a PRS resource set ID, and/or </w:t>
      </w:r>
    </w:p>
    <w:p w:rsidR="00BC29E2" w:rsidRPr="001F0B9B" w:rsidRDefault="00BC29E2" w:rsidP="00E91DA3">
      <w:pPr>
        <w:pStyle w:val="3GPPNormalText"/>
        <w:numPr>
          <w:ilvl w:val="1"/>
          <w:numId w:val="55"/>
        </w:numPr>
        <w:spacing w:after="0" w:line="276" w:lineRule="auto"/>
        <w:rPr>
          <w:i/>
        </w:rPr>
      </w:pPr>
      <w:r w:rsidRPr="001F0B9B">
        <w:rPr>
          <w:i/>
        </w:rPr>
        <w:t>a PRS resource ID</w:t>
      </w:r>
    </w:p>
    <w:p w:rsidR="00BC29E2" w:rsidRPr="001F0B9B" w:rsidRDefault="00BC29E2" w:rsidP="00C676FA">
      <w:pPr>
        <w:pStyle w:val="3GPPNormalText"/>
        <w:numPr>
          <w:ilvl w:val="0"/>
          <w:numId w:val="55"/>
        </w:numPr>
        <w:spacing w:after="0" w:line="276" w:lineRule="auto"/>
        <w:rPr>
          <w:i/>
        </w:rPr>
      </w:pPr>
      <w:r w:rsidRPr="001F0B9B">
        <w:rPr>
          <w:i/>
          <w:snapToGrid w:val="0"/>
        </w:rPr>
        <w:t xml:space="preserve">FFS: the </w:t>
      </w:r>
      <w:r w:rsidRPr="001F0B9B">
        <w:rPr>
          <w:rFonts w:hint="eastAsia"/>
          <w:i/>
          <w:snapToGrid w:val="0"/>
        </w:rPr>
        <w:t xml:space="preserve">estimate of the quality of the TOA measurement from the RSTD reference cell, </w:t>
      </w:r>
    </w:p>
    <w:p w:rsidR="00BC29E2" w:rsidRPr="001F0B9B" w:rsidRDefault="00BC29E2" w:rsidP="004866EE">
      <w:pPr>
        <w:pStyle w:val="3GPPNormalText"/>
        <w:numPr>
          <w:ilvl w:val="0"/>
          <w:numId w:val="55"/>
        </w:numPr>
        <w:spacing w:after="0" w:line="276" w:lineRule="auto"/>
        <w:rPr>
          <w:i/>
        </w:rPr>
      </w:pPr>
      <w:r w:rsidRPr="001F0B9B">
        <w:rPr>
          <w:i/>
          <w:snapToGrid w:val="0"/>
        </w:rPr>
        <w:t>A list of information elements of RSTD measurements. E</w:t>
      </w:r>
      <w:r w:rsidRPr="001F0B9B">
        <w:rPr>
          <w:i/>
        </w:rPr>
        <w:t>ach IE includes</w:t>
      </w:r>
    </w:p>
    <w:p w:rsidR="00BC29E2" w:rsidRPr="001F0B9B" w:rsidRDefault="00BC29E2" w:rsidP="00442985">
      <w:pPr>
        <w:pStyle w:val="3GPPNormalText"/>
        <w:numPr>
          <w:ilvl w:val="1"/>
          <w:numId w:val="55"/>
        </w:numPr>
        <w:spacing w:after="0" w:line="276" w:lineRule="auto"/>
        <w:rPr>
          <w:i/>
        </w:rPr>
      </w:pPr>
      <w:proofErr w:type="gramStart"/>
      <w:r w:rsidRPr="001F0B9B">
        <w:rPr>
          <w:i/>
        </w:rPr>
        <w:t>the</w:t>
      </w:r>
      <w:proofErr w:type="gramEnd"/>
      <w:r w:rsidRPr="001F0B9B">
        <w:rPr>
          <w:i/>
        </w:rPr>
        <w:t xml:space="preserve"> Cell ID for the cell associated with the RSTD measurement.</w:t>
      </w:r>
    </w:p>
    <w:p w:rsidR="00BC29E2" w:rsidRPr="001F0B9B" w:rsidRDefault="00BC29E2" w:rsidP="00210913">
      <w:pPr>
        <w:pStyle w:val="3GPPNormalText"/>
        <w:numPr>
          <w:ilvl w:val="1"/>
          <w:numId w:val="55"/>
        </w:numPr>
        <w:spacing w:after="0" w:line="276" w:lineRule="auto"/>
        <w:rPr>
          <w:i/>
        </w:rPr>
      </w:pPr>
      <w:r w:rsidRPr="001F0B9B">
        <w:rPr>
          <w:i/>
        </w:rPr>
        <w:t>(Optional) The information that uniquely identifies the beam associated with the RSTD measurement. The information can be</w:t>
      </w:r>
    </w:p>
    <w:p w:rsidR="00BC29E2" w:rsidRPr="001F0B9B" w:rsidRDefault="00BC29E2" w:rsidP="00210913">
      <w:pPr>
        <w:pStyle w:val="3GPPNormalText"/>
        <w:numPr>
          <w:ilvl w:val="2"/>
          <w:numId w:val="55"/>
        </w:numPr>
        <w:spacing w:after="0" w:line="276" w:lineRule="auto"/>
        <w:rPr>
          <w:i/>
        </w:rPr>
      </w:pPr>
      <w:r w:rsidRPr="001F0B9B">
        <w:rPr>
          <w:i/>
        </w:rPr>
        <w:t xml:space="preserve">a PRS resource set ID, and/or </w:t>
      </w:r>
    </w:p>
    <w:p w:rsidR="00BC29E2" w:rsidRPr="001F0B9B" w:rsidRDefault="00BC29E2" w:rsidP="00210913">
      <w:pPr>
        <w:pStyle w:val="3GPPNormalText"/>
        <w:numPr>
          <w:ilvl w:val="2"/>
          <w:numId w:val="55"/>
        </w:numPr>
        <w:spacing w:after="0" w:line="276" w:lineRule="auto"/>
        <w:rPr>
          <w:i/>
        </w:rPr>
      </w:pPr>
      <w:r w:rsidRPr="001F0B9B">
        <w:rPr>
          <w:i/>
        </w:rPr>
        <w:t>one or 2 PRS resource ID(s)</w:t>
      </w:r>
    </w:p>
    <w:p w:rsidR="00BC29E2" w:rsidRPr="003C484F" w:rsidRDefault="00BC29E2" w:rsidP="00442985">
      <w:pPr>
        <w:pStyle w:val="3GPPNormalText"/>
        <w:numPr>
          <w:ilvl w:val="1"/>
          <w:numId w:val="55"/>
        </w:numPr>
        <w:spacing w:after="0" w:line="276" w:lineRule="auto"/>
        <w:rPr>
          <w:i/>
        </w:rPr>
      </w:pPr>
      <w:r w:rsidRPr="001F0B9B">
        <w:rPr>
          <w:i/>
          <w:snapToGrid w:val="0"/>
        </w:rPr>
        <w:t>the RSTD measurement</w:t>
      </w:r>
    </w:p>
    <w:p w:rsidR="00BC29E2" w:rsidRPr="001F0B9B" w:rsidRDefault="00BC29E2" w:rsidP="003C484F">
      <w:pPr>
        <w:pStyle w:val="3GPPNormalText"/>
        <w:numPr>
          <w:ilvl w:val="2"/>
          <w:numId w:val="55"/>
        </w:numPr>
        <w:spacing w:after="0" w:line="276" w:lineRule="auto"/>
        <w:rPr>
          <w:i/>
        </w:rPr>
      </w:pPr>
      <w:r>
        <w:rPr>
          <w:i/>
          <w:snapToGrid w:val="0"/>
        </w:rPr>
        <w:t>FFS: the range and resolution</w:t>
      </w:r>
    </w:p>
    <w:p w:rsidR="00BC29E2" w:rsidRPr="001F0B9B" w:rsidRDefault="00BC29E2" w:rsidP="00442985">
      <w:pPr>
        <w:pStyle w:val="3GPPNormalText"/>
        <w:numPr>
          <w:ilvl w:val="1"/>
          <w:numId w:val="55"/>
        </w:numPr>
        <w:spacing w:after="0" w:line="276" w:lineRule="auto"/>
        <w:rPr>
          <w:i/>
        </w:rPr>
      </w:pPr>
      <w:r w:rsidRPr="001F0B9B">
        <w:rPr>
          <w:i/>
          <w:snapToGrid w:val="0"/>
        </w:rPr>
        <w:t xml:space="preserve">FFS: the </w:t>
      </w:r>
      <w:r w:rsidRPr="001F0B9B">
        <w:rPr>
          <w:rFonts w:hint="eastAsia"/>
          <w:i/>
          <w:snapToGrid w:val="0"/>
        </w:rPr>
        <w:t xml:space="preserve">estimate of the quality of the TOA measurement from the RSTD cell </w:t>
      </w:r>
      <w:r w:rsidRPr="001F0B9B">
        <w:rPr>
          <w:i/>
          <w:snapToGrid w:val="0"/>
        </w:rPr>
        <w:t>(</w:t>
      </w:r>
      <w:proofErr w:type="spellStart"/>
      <w:r>
        <w:rPr>
          <w:i/>
          <w:snapToGrid w:val="0"/>
        </w:rPr>
        <w:t>rstd</w:t>
      </w:r>
      <w:r w:rsidRPr="001F0B9B">
        <w:rPr>
          <w:i/>
          <w:snapToGrid w:val="0"/>
        </w:rPr>
        <w:t>Quality</w:t>
      </w:r>
      <w:proofErr w:type="spellEnd"/>
      <w:r w:rsidRPr="001F0B9B">
        <w:rPr>
          <w:i/>
          <w:snapToGrid w:val="0"/>
        </w:rPr>
        <w:t>)</w:t>
      </w:r>
    </w:p>
    <w:p w:rsidR="00BC29E2" w:rsidRPr="001F0B9B" w:rsidRDefault="00834D57" w:rsidP="00051F65">
      <w:pPr>
        <w:pStyle w:val="3GPPNormalText"/>
        <w:spacing w:after="0"/>
        <w:rPr>
          <w:i/>
        </w:rPr>
      </w:pPr>
      <w:r>
        <w:rPr>
          <w:lang w:val="en-US" w:eastAsia="ko-KR"/>
        </w:rPr>
        <w:fldChar w:fldCharType="end"/>
      </w:r>
      <w:r>
        <w:rPr>
          <w:lang w:val="en-US" w:eastAsia="ko-KR"/>
        </w:rPr>
        <w:fldChar w:fldCharType="begin"/>
      </w:r>
      <w:r>
        <w:rPr>
          <w:lang w:val="en-US" w:eastAsia="ko-KR"/>
        </w:rPr>
        <w:instrText xml:space="preserve"> REF p7 \h </w:instrText>
      </w:r>
      <w:r>
        <w:rPr>
          <w:lang w:val="en-US" w:eastAsia="ko-KR"/>
        </w:rPr>
      </w:r>
      <w:r>
        <w:rPr>
          <w:lang w:val="en-US" w:eastAsia="ko-KR"/>
        </w:rPr>
        <w:fldChar w:fldCharType="separate"/>
      </w:r>
      <w:r w:rsidR="00BC29E2" w:rsidRPr="00C074CB">
        <w:rPr>
          <w:b/>
          <w:i/>
        </w:rPr>
        <w:t xml:space="preserve">Proposal </w:t>
      </w:r>
      <w:r w:rsidR="00BC29E2">
        <w:rPr>
          <w:b/>
          <w:i/>
          <w:noProof/>
        </w:rPr>
        <w:t>7</w:t>
      </w:r>
      <w:r w:rsidR="00BC29E2" w:rsidRPr="00C074CB">
        <w:rPr>
          <w:b/>
          <w:i/>
        </w:rPr>
        <w:t>:</w:t>
      </w:r>
      <w:r w:rsidR="00BC29E2" w:rsidRPr="00C074CB">
        <w:rPr>
          <w:i/>
        </w:rPr>
        <w:t xml:space="preserve">  The following information </w:t>
      </w:r>
      <w:r w:rsidR="00BC29E2">
        <w:rPr>
          <w:i/>
        </w:rPr>
        <w:t>elements are</w:t>
      </w:r>
      <w:r w:rsidR="00BC29E2" w:rsidRPr="00C074CB">
        <w:rPr>
          <w:i/>
        </w:rPr>
        <w:t xml:space="preserve"> included in a </w:t>
      </w:r>
      <w:r w:rsidR="00BC29E2">
        <w:rPr>
          <w:i/>
        </w:rPr>
        <w:t xml:space="preserve">measurement </w:t>
      </w:r>
      <w:r w:rsidR="00BC29E2" w:rsidRPr="00C074CB">
        <w:rPr>
          <w:i/>
        </w:rPr>
        <w:t xml:space="preserve">report that </w:t>
      </w:r>
      <w:r w:rsidR="00BC29E2">
        <w:rPr>
          <w:i/>
        </w:rPr>
        <w:t xml:space="preserve">contains </w:t>
      </w:r>
      <w:r w:rsidR="00BC29E2" w:rsidRPr="00C074CB">
        <w:rPr>
          <w:i/>
        </w:rPr>
        <w:t xml:space="preserve">UE </w:t>
      </w:r>
      <w:proofErr w:type="spellStart"/>
      <w:r w:rsidR="00BC29E2" w:rsidRPr="00C074CB">
        <w:rPr>
          <w:i/>
        </w:rPr>
        <w:t>Tx</w:t>
      </w:r>
      <w:proofErr w:type="spellEnd"/>
      <w:r w:rsidR="00BC29E2" w:rsidRPr="00C074CB">
        <w:rPr>
          <w:i/>
        </w:rPr>
        <w:t>-Rx time difference</w:t>
      </w:r>
      <w:r w:rsidR="00BC29E2" w:rsidRPr="00C7198B">
        <w:t xml:space="preserve"> </w:t>
      </w:r>
      <w:r w:rsidR="00BC29E2" w:rsidRPr="001F0B9B">
        <w:rPr>
          <w:i/>
        </w:rPr>
        <w:t>measurements</w:t>
      </w:r>
    </w:p>
    <w:p w:rsidR="00BC29E2" w:rsidRPr="00C074CB" w:rsidRDefault="00BC29E2" w:rsidP="00051F65">
      <w:pPr>
        <w:pStyle w:val="3GPPNormalText"/>
        <w:numPr>
          <w:ilvl w:val="0"/>
          <w:numId w:val="55"/>
        </w:numPr>
        <w:spacing w:after="0" w:line="276" w:lineRule="auto"/>
        <w:rPr>
          <w:i/>
        </w:rPr>
      </w:pPr>
      <w:r w:rsidRPr="00C074CB">
        <w:rPr>
          <w:i/>
        </w:rPr>
        <w:t xml:space="preserve">The timing stamp (the SFN </w:t>
      </w:r>
      <w:r>
        <w:rPr>
          <w:i/>
        </w:rPr>
        <w:t>[</w:t>
      </w:r>
      <w:r w:rsidRPr="00C074CB">
        <w:rPr>
          <w:i/>
        </w:rPr>
        <w:t xml:space="preserve">and </w:t>
      </w:r>
      <w:proofErr w:type="spellStart"/>
      <w:r w:rsidRPr="00C074CB">
        <w:rPr>
          <w:i/>
        </w:rPr>
        <w:t>subframe</w:t>
      </w:r>
      <w:proofErr w:type="spellEnd"/>
      <w:r w:rsidRPr="00C074CB">
        <w:rPr>
          <w:i/>
        </w:rPr>
        <w:t xml:space="preserve"> number</w:t>
      </w:r>
      <w:r>
        <w:rPr>
          <w:i/>
        </w:rPr>
        <w:t>]</w:t>
      </w:r>
      <w:r w:rsidRPr="00C074CB">
        <w:rPr>
          <w:i/>
        </w:rPr>
        <w:t xml:space="preserve">) of the UE </w:t>
      </w:r>
      <w:proofErr w:type="spellStart"/>
      <w:r w:rsidRPr="00C074CB">
        <w:rPr>
          <w:i/>
        </w:rPr>
        <w:t>Tx</w:t>
      </w:r>
      <w:proofErr w:type="spellEnd"/>
      <w:r w:rsidRPr="00C074CB">
        <w:rPr>
          <w:i/>
        </w:rPr>
        <w:t>-Rx time difference measurements</w:t>
      </w:r>
    </w:p>
    <w:p w:rsidR="00BC29E2" w:rsidRPr="00C074CB" w:rsidRDefault="00BC29E2" w:rsidP="00051F65">
      <w:pPr>
        <w:pStyle w:val="3GPPNormalText"/>
        <w:numPr>
          <w:ilvl w:val="0"/>
          <w:numId w:val="55"/>
        </w:numPr>
        <w:spacing w:after="0" w:line="276" w:lineRule="auto"/>
        <w:rPr>
          <w:i/>
        </w:rPr>
      </w:pPr>
      <w:r w:rsidRPr="00C074CB">
        <w:rPr>
          <w:i/>
        </w:rPr>
        <w:t xml:space="preserve">The carrier frequency of the UE </w:t>
      </w:r>
      <w:proofErr w:type="spellStart"/>
      <w:r w:rsidRPr="00C074CB">
        <w:rPr>
          <w:i/>
        </w:rPr>
        <w:t>Tx</w:t>
      </w:r>
      <w:proofErr w:type="spellEnd"/>
      <w:r w:rsidRPr="00C074CB">
        <w:rPr>
          <w:i/>
        </w:rPr>
        <w:t>-Rx time difference measurements</w:t>
      </w:r>
    </w:p>
    <w:p w:rsidR="00BC29E2" w:rsidRPr="00C074CB" w:rsidRDefault="00BC29E2" w:rsidP="00051F65">
      <w:pPr>
        <w:pStyle w:val="3GPPNormalText"/>
        <w:numPr>
          <w:ilvl w:val="0"/>
          <w:numId w:val="55"/>
        </w:numPr>
        <w:spacing w:after="0" w:line="276" w:lineRule="auto"/>
        <w:rPr>
          <w:i/>
        </w:rPr>
      </w:pPr>
      <w:r w:rsidRPr="00C074CB">
        <w:rPr>
          <w:i/>
          <w:snapToGrid w:val="0"/>
        </w:rPr>
        <w:t xml:space="preserve">A list of information elements of </w:t>
      </w:r>
      <w:r w:rsidRPr="00C074CB">
        <w:rPr>
          <w:i/>
        </w:rPr>
        <w:t xml:space="preserve">UE </w:t>
      </w:r>
      <w:proofErr w:type="spellStart"/>
      <w:r w:rsidRPr="00C074CB">
        <w:rPr>
          <w:i/>
        </w:rPr>
        <w:t>Tx</w:t>
      </w:r>
      <w:proofErr w:type="spellEnd"/>
      <w:r w:rsidRPr="00C074CB">
        <w:rPr>
          <w:i/>
        </w:rPr>
        <w:t xml:space="preserve">-Rx time difference </w:t>
      </w:r>
      <w:r w:rsidRPr="00C074CB">
        <w:rPr>
          <w:i/>
          <w:snapToGrid w:val="0"/>
        </w:rPr>
        <w:t>measurements. E</w:t>
      </w:r>
      <w:r w:rsidRPr="00C074CB">
        <w:rPr>
          <w:i/>
        </w:rPr>
        <w:t>ach IE includes</w:t>
      </w:r>
    </w:p>
    <w:p w:rsidR="00BC29E2" w:rsidRPr="00C074CB" w:rsidRDefault="00BC29E2" w:rsidP="00051F65">
      <w:pPr>
        <w:pStyle w:val="3GPPNormalText"/>
        <w:numPr>
          <w:ilvl w:val="1"/>
          <w:numId w:val="55"/>
        </w:numPr>
        <w:spacing w:after="0" w:line="276" w:lineRule="auto"/>
        <w:rPr>
          <w:i/>
        </w:rPr>
      </w:pPr>
      <w:proofErr w:type="gramStart"/>
      <w:r w:rsidRPr="00C074CB">
        <w:rPr>
          <w:i/>
        </w:rPr>
        <w:t>the</w:t>
      </w:r>
      <w:proofErr w:type="gramEnd"/>
      <w:r w:rsidRPr="00C074CB">
        <w:rPr>
          <w:i/>
        </w:rPr>
        <w:t xml:space="preserve"> Cell ID for the cell associated with the UE </w:t>
      </w:r>
      <w:proofErr w:type="spellStart"/>
      <w:r w:rsidRPr="00C074CB">
        <w:rPr>
          <w:i/>
        </w:rPr>
        <w:t>Tx</w:t>
      </w:r>
      <w:proofErr w:type="spellEnd"/>
      <w:r w:rsidRPr="00C074CB">
        <w:rPr>
          <w:i/>
        </w:rPr>
        <w:t>-Rx time difference measurement.</w:t>
      </w:r>
    </w:p>
    <w:p w:rsidR="00BC29E2" w:rsidRPr="00C074CB" w:rsidRDefault="00BC29E2" w:rsidP="00051F65">
      <w:pPr>
        <w:pStyle w:val="3GPPNormalText"/>
        <w:numPr>
          <w:ilvl w:val="1"/>
          <w:numId w:val="55"/>
        </w:numPr>
        <w:spacing w:after="0" w:line="276" w:lineRule="auto"/>
        <w:rPr>
          <w:i/>
        </w:rPr>
      </w:pPr>
      <w:r w:rsidRPr="00C074CB">
        <w:rPr>
          <w:i/>
        </w:rPr>
        <w:t xml:space="preserve">(Optional) The information that uniquely identifies the beam associated with the UE </w:t>
      </w:r>
      <w:proofErr w:type="spellStart"/>
      <w:r w:rsidRPr="00C074CB">
        <w:rPr>
          <w:i/>
        </w:rPr>
        <w:t>Tx</w:t>
      </w:r>
      <w:proofErr w:type="spellEnd"/>
      <w:r w:rsidRPr="00C074CB">
        <w:rPr>
          <w:i/>
        </w:rPr>
        <w:t>-Rx time difference measurement. The information can be</w:t>
      </w:r>
    </w:p>
    <w:p w:rsidR="00BC29E2" w:rsidRPr="00C074CB" w:rsidRDefault="00BC29E2" w:rsidP="00051F65">
      <w:pPr>
        <w:pStyle w:val="3GPPNormalText"/>
        <w:numPr>
          <w:ilvl w:val="2"/>
          <w:numId w:val="55"/>
        </w:numPr>
        <w:spacing w:after="0" w:line="276" w:lineRule="auto"/>
        <w:rPr>
          <w:i/>
        </w:rPr>
      </w:pPr>
      <w:r w:rsidRPr="00C074CB">
        <w:rPr>
          <w:i/>
        </w:rPr>
        <w:t xml:space="preserve">a PRS resource set ID, and/or </w:t>
      </w:r>
    </w:p>
    <w:p w:rsidR="00BC29E2" w:rsidRPr="00C074CB" w:rsidRDefault="00BC29E2" w:rsidP="00051F65">
      <w:pPr>
        <w:pStyle w:val="3GPPNormalText"/>
        <w:numPr>
          <w:ilvl w:val="2"/>
          <w:numId w:val="55"/>
        </w:numPr>
        <w:spacing w:after="0" w:line="276" w:lineRule="auto"/>
        <w:rPr>
          <w:i/>
        </w:rPr>
      </w:pPr>
      <w:r w:rsidRPr="00C074CB">
        <w:rPr>
          <w:i/>
        </w:rPr>
        <w:t>one or 2 PRS resource ID(s)</w:t>
      </w:r>
    </w:p>
    <w:p w:rsidR="00BC29E2" w:rsidRPr="00C074CB" w:rsidRDefault="00BC29E2" w:rsidP="00051F65">
      <w:pPr>
        <w:pStyle w:val="3GPPNormalText"/>
        <w:numPr>
          <w:ilvl w:val="1"/>
          <w:numId w:val="55"/>
        </w:numPr>
        <w:spacing w:after="0" w:line="276" w:lineRule="auto"/>
        <w:rPr>
          <w:i/>
        </w:rPr>
      </w:pPr>
      <w:r w:rsidRPr="00C074CB">
        <w:rPr>
          <w:i/>
          <w:snapToGrid w:val="0"/>
        </w:rPr>
        <w:t xml:space="preserve">the </w:t>
      </w:r>
      <w:r w:rsidRPr="00C074CB">
        <w:rPr>
          <w:i/>
        </w:rPr>
        <w:t xml:space="preserve">UE </w:t>
      </w:r>
      <w:proofErr w:type="spellStart"/>
      <w:r w:rsidRPr="00C074CB">
        <w:rPr>
          <w:i/>
        </w:rPr>
        <w:t>Tx</w:t>
      </w:r>
      <w:proofErr w:type="spellEnd"/>
      <w:r w:rsidRPr="00C074CB">
        <w:rPr>
          <w:i/>
        </w:rPr>
        <w:t xml:space="preserve">-Rx time difference </w:t>
      </w:r>
      <w:r w:rsidRPr="00C074CB">
        <w:rPr>
          <w:i/>
          <w:snapToGrid w:val="0"/>
        </w:rPr>
        <w:t>measurement</w:t>
      </w:r>
    </w:p>
    <w:p w:rsidR="00BC29E2" w:rsidRPr="00C074CB" w:rsidRDefault="00BC29E2" w:rsidP="003C484F">
      <w:pPr>
        <w:pStyle w:val="3GPPNormalText"/>
        <w:numPr>
          <w:ilvl w:val="2"/>
          <w:numId w:val="55"/>
        </w:numPr>
        <w:spacing w:after="0" w:line="276" w:lineRule="auto"/>
        <w:rPr>
          <w:i/>
        </w:rPr>
      </w:pPr>
      <w:r w:rsidRPr="00C074CB">
        <w:rPr>
          <w:i/>
          <w:snapToGrid w:val="0"/>
        </w:rPr>
        <w:t>FFS: the range and resolution</w:t>
      </w:r>
    </w:p>
    <w:p w:rsidR="00BC29E2" w:rsidRPr="00C074CB" w:rsidRDefault="00BC29E2" w:rsidP="00051F65">
      <w:pPr>
        <w:pStyle w:val="3GPPNormalText"/>
        <w:numPr>
          <w:ilvl w:val="1"/>
          <w:numId w:val="55"/>
        </w:numPr>
        <w:spacing w:after="0" w:line="276" w:lineRule="auto"/>
        <w:rPr>
          <w:i/>
        </w:rPr>
      </w:pPr>
      <w:r w:rsidRPr="00C074CB">
        <w:rPr>
          <w:i/>
          <w:snapToGrid w:val="0"/>
        </w:rPr>
        <w:t xml:space="preserve">FFS: the </w:t>
      </w:r>
      <w:r w:rsidRPr="00C074CB">
        <w:rPr>
          <w:rFonts w:hint="eastAsia"/>
          <w:i/>
          <w:snapToGrid w:val="0"/>
        </w:rPr>
        <w:t xml:space="preserve">estimate of the quality of the </w:t>
      </w:r>
      <w:r w:rsidRPr="00C074CB">
        <w:rPr>
          <w:i/>
        </w:rPr>
        <w:t xml:space="preserve">UE </w:t>
      </w:r>
      <w:proofErr w:type="spellStart"/>
      <w:r w:rsidRPr="00C074CB">
        <w:rPr>
          <w:i/>
        </w:rPr>
        <w:t>Tx</w:t>
      </w:r>
      <w:proofErr w:type="spellEnd"/>
      <w:r w:rsidRPr="00C074CB">
        <w:rPr>
          <w:i/>
        </w:rPr>
        <w:t xml:space="preserve">-Rx time difference </w:t>
      </w:r>
      <w:r w:rsidRPr="00C074CB">
        <w:rPr>
          <w:rFonts w:hint="eastAsia"/>
          <w:i/>
          <w:snapToGrid w:val="0"/>
        </w:rPr>
        <w:t>measurement</w:t>
      </w:r>
    </w:p>
    <w:p w:rsidR="00BC29E2" w:rsidRPr="001F0B9B" w:rsidRDefault="00834D57" w:rsidP="00C074CB">
      <w:pPr>
        <w:pStyle w:val="3GPPNormalText"/>
        <w:spacing w:after="0"/>
        <w:rPr>
          <w:i/>
        </w:rPr>
      </w:pPr>
      <w:r>
        <w:rPr>
          <w:lang w:val="en-US" w:eastAsia="ko-KR"/>
        </w:rPr>
        <w:fldChar w:fldCharType="end"/>
      </w:r>
      <w:r>
        <w:rPr>
          <w:lang w:val="en-US" w:eastAsia="ko-KR"/>
        </w:rPr>
        <w:fldChar w:fldCharType="begin"/>
      </w:r>
      <w:r>
        <w:rPr>
          <w:lang w:val="en-US" w:eastAsia="ko-KR"/>
        </w:rPr>
        <w:instrText xml:space="preserve"> REF p8 \h </w:instrText>
      </w:r>
      <w:r>
        <w:rPr>
          <w:lang w:val="en-US" w:eastAsia="ko-KR"/>
        </w:rPr>
      </w:r>
      <w:r>
        <w:rPr>
          <w:lang w:val="en-US" w:eastAsia="ko-KR"/>
        </w:rPr>
        <w:fldChar w:fldCharType="separate"/>
      </w:r>
      <w:r w:rsidR="00BC29E2" w:rsidRPr="00C074CB">
        <w:rPr>
          <w:b/>
          <w:i/>
        </w:rPr>
        <w:t xml:space="preserve">Proposal </w:t>
      </w:r>
      <w:r w:rsidR="00BC29E2">
        <w:rPr>
          <w:b/>
          <w:i/>
          <w:noProof/>
        </w:rPr>
        <w:t>8</w:t>
      </w:r>
      <w:r w:rsidR="00BC29E2" w:rsidRPr="00C074CB">
        <w:rPr>
          <w:b/>
          <w:i/>
        </w:rPr>
        <w:t>:</w:t>
      </w:r>
      <w:r w:rsidR="00BC29E2" w:rsidRPr="00C074CB">
        <w:rPr>
          <w:i/>
        </w:rPr>
        <w:t xml:space="preserve">  The following information should be included in a </w:t>
      </w:r>
      <w:r w:rsidR="00BC29E2">
        <w:rPr>
          <w:i/>
        </w:rPr>
        <w:t xml:space="preserve">measurement </w:t>
      </w:r>
      <w:r w:rsidR="00BC29E2" w:rsidRPr="00C074CB">
        <w:rPr>
          <w:i/>
        </w:rPr>
        <w:t xml:space="preserve">report that include </w:t>
      </w:r>
      <w:r w:rsidR="00BC29E2">
        <w:rPr>
          <w:i/>
        </w:rPr>
        <w:t xml:space="preserve">DL PRS RSRP </w:t>
      </w:r>
      <w:r w:rsidR="00BC29E2" w:rsidRPr="001F0B9B">
        <w:rPr>
          <w:i/>
        </w:rPr>
        <w:t>measurements</w:t>
      </w:r>
    </w:p>
    <w:p w:rsidR="00BC29E2" w:rsidRPr="00C074CB" w:rsidRDefault="00BC29E2" w:rsidP="00C074CB">
      <w:pPr>
        <w:pStyle w:val="3GPPNormalText"/>
        <w:numPr>
          <w:ilvl w:val="0"/>
          <w:numId w:val="55"/>
        </w:numPr>
        <w:spacing w:after="0" w:line="276" w:lineRule="auto"/>
        <w:rPr>
          <w:i/>
        </w:rPr>
      </w:pPr>
      <w:r w:rsidRPr="00C074CB">
        <w:rPr>
          <w:i/>
        </w:rPr>
        <w:t xml:space="preserve">The timing stamp (e.g., SFN </w:t>
      </w:r>
      <w:r>
        <w:rPr>
          <w:i/>
        </w:rPr>
        <w:t>[</w:t>
      </w:r>
      <w:r w:rsidRPr="00C074CB">
        <w:rPr>
          <w:i/>
        </w:rPr>
        <w:t xml:space="preserve">and </w:t>
      </w:r>
      <w:proofErr w:type="spellStart"/>
      <w:r w:rsidRPr="00C074CB">
        <w:rPr>
          <w:i/>
        </w:rPr>
        <w:t>subframe</w:t>
      </w:r>
      <w:proofErr w:type="spellEnd"/>
      <w:r w:rsidRPr="00C074CB">
        <w:rPr>
          <w:i/>
        </w:rPr>
        <w:t xml:space="preserve"> number</w:t>
      </w:r>
      <w:r>
        <w:rPr>
          <w:i/>
        </w:rPr>
        <w:t>]</w:t>
      </w:r>
      <w:r w:rsidRPr="00C074CB">
        <w:rPr>
          <w:i/>
        </w:rPr>
        <w:t xml:space="preserve">) of the </w:t>
      </w:r>
      <w:r>
        <w:rPr>
          <w:i/>
        </w:rPr>
        <w:t xml:space="preserve">RSRP </w:t>
      </w:r>
      <w:r w:rsidRPr="00C074CB">
        <w:rPr>
          <w:i/>
        </w:rPr>
        <w:t>measurements</w:t>
      </w:r>
    </w:p>
    <w:p w:rsidR="00BC29E2" w:rsidRPr="00C074CB" w:rsidRDefault="00BC29E2" w:rsidP="00C074CB">
      <w:pPr>
        <w:pStyle w:val="3GPPNormalText"/>
        <w:numPr>
          <w:ilvl w:val="0"/>
          <w:numId w:val="55"/>
        </w:numPr>
        <w:spacing w:after="0" w:line="276" w:lineRule="auto"/>
        <w:rPr>
          <w:i/>
        </w:rPr>
      </w:pPr>
      <w:r w:rsidRPr="00C074CB">
        <w:rPr>
          <w:i/>
        </w:rPr>
        <w:t xml:space="preserve">The carrier frequency of the </w:t>
      </w:r>
      <w:r>
        <w:rPr>
          <w:i/>
        </w:rPr>
        <w:t xml:space="preserve">RSRP </w:t>
      </w:r>
      <w:r w:rsidRPr="00C074CB">
        <w:rPr>
          <w:i/>
        </w:rPr>
        <w:t>measurements</w:t>
      </w:r>
    </w:p>
    <w:p w:rsidR="00BC29E2" w:rsidRPr="00C074CB" w:rsidRDefault="00BC29E2" w:rsidP="00C074CB">
      <w:pPr>
        <w:pStyle w:val="3GPPNormalText"/>
        <w:numPr>
          <w:ilvl w:val="0"/>
          <w:numId w:val="55"/>
        </w:numPr>
        <w:spacing w:after="0" w:line="276" w:lineRule="auto"/>
        <w:rPr>
          <w:i/>
        </w:rPr>
      </w:pPr>
      <w:r w:rsidRPr="00C074CB">
        <w:rPr>
          <w:i/>
          <w:snapToGrid w:val="0"/>
        </w:rPr>
        <w:t xml:space="preserve">A list of information elements of </w:t>
      </w:r>
      <w:r>
        <w:rPr>
          <w:i/>
        </w:rPr>
        <w:t xml:space="preserve">RSRP </w:t>
      </w:r>
      <w:r w:rsidRPr="00C074CB">
        <w:rPr>
          <w:i/>
          <w:snapToGrid w:val="0"/>
        </w:rPr>
        <w:t>measurements. E</w:t>
      </w:r>
      <w:r w:rsidRPr="00C074CB">
        <w:rPr>
          <w:i/>
        </w:rPr>
        <w:t>ach IE includes</w:t>
      </w:r>
    </w:p>
    <w:p w:rsidR="00BC29E2" w:rsidRPr="00C074CB" w:rsidRDefault="00BC29E2" w:rsidP="00C074CB">
      <w:pPr>
        <w:pStyle w:val="3GPPNormalText"/>
        <w:numPr>
          <w:ilvl w:val="1"/>
          <w:numId w:val="55"/>
        </w:numPr>
        <w:spacing w:after="0" w:line="276" w:lineRule="auto"/>
        <w:rPr>
          <w:i/>
        </w:rPr>
      </w:pPr>
      <w:proofErr w:type="gramStart"/>
      <w:r w:rsidRPr="00C074CB">
        <w:rPr>
          <w:i/>
        </w:rPr>
        <w:t>the</w:t>
      </w:r>
      <w:proofErr w:type="gramEnd"/>
      <w:r w:rsidRPr="00C074CB">
        <w:rPr>
          <w:i/>
        </w:rPr>
        <w:t xml:space="preserve"> Cell ID for the cell associated with the </w:t>
      </w:r>
      <w:r>
        <w:rPr>
          <w:i/>
        </w:rPr>
        <w:t xml:space="preserve">RSRP </w:t>
      </w:r>
      <w:r w:rsidRPr="00C074CB">
        <w:rPr>
          <w:i/>
        </w:rPr>
        <w:t>measurement.</w:t>
      </w:r>
    </w:p>
    <w:p w:rsidR="00BC29E2" w:rsidRPr="00C074CB" w:rsidRDefault="00BC29E2" w:rsidP="00C074CB">
      <w:pPr>
        <w:pStyle w:val="3GPPNormalText"/>
        <w:numPr>
          <w:ilvl w:val="1"/>
          <w:numId w:val="55"/>
        </w:numPr>
        <w:spacing w:after="0" w:line="276" w:lineRule="auto"/>
        <w:rPr>
          <w:i/>
        </w:rPr>
      </w:pPr>
      <w:r w:rsidRPr="00C074CB">
        <w:rPr>
          <w:i/>
        </w:rPr>
        <w:t>(Optional) The information that uniquely identifies the beam associated with the</w:t>
      </w:r>
      <w:r w:rsidRPr="004D75F6">
        <w:rPr>
          <w:i/>
        </w:rPr>
        <w:t xml:space="preserve"> </w:t>
      </w:r>
      <w:r>
        <w:rPr>
          <w:i/>
        </w:rPr>
        <w:t>RSRP</w:t>
      </w:r>
      <w:r w:rsidRPr="00C074CB">
        <w:rPr>
          <w:i/>
        </w:rPr>
        <w:t xml:space="preserve"> measurement. The information can be</w:t>
      </w:r>
    </w:p>
    <w:p w:rsidR="00BC29E2" w:rsidRPr="00C074CB" w:rsidRDefault="00BC29E2" w:rsidP="00C074CB">
      <w:pPr>
        <w:pStyle w:val="3GPPNormalText"/>
        <w:numPr>
          <w:ilvl w:val="2"/>
          <w:numId w:val="55"/>
        </w:numPr>
        <w:spacing w:after="0" w:line="276" w:lineRule="auto"/>
        <w:rPr>
          <w:i/>
        </w:rPr>
      </w:pPr>
      <w:r w:rsidRPr="00C074CB">
        <w:rPr>
          <w:i/>
        </w:rPr>
        <w:t xml:space="preserve">a PRS resource set ID, and/or </w:t>
      </w:r>
    </w:p>
    <w:p w:rsidR="00BC29E2" w:rsidRPr="00C074CB" w:rsidRDefault="00BC29E2" w:rsidP="00C074CB">
      <w:pPr>
        <w:pStyle w:val="3GPPNormalText"/>
        <w:numPr>
          <w:ilvl w:val="2"/>
          <w:numId w:val="55"/>
        </w:numPr>
        <w:spacing w:after="0" w:line="276" w:lineRule="auto"/>
        <w:rPr>
          <w:i/>
        </w:rPr>
      </w:pPr>
      <w:r>
        <w:rPr>
          <w:i/>
        </w:rPr>
        <w:t xml:space="preserve">a </w:t>
      </w:r>
      <w:r w:rsidRPr="00C074CB">
        <w:rPr>
          <w:i/>
        </w:rPr>
        <w:t>PRS resource ID</w:t>
      </w:r>
    </w:p>
    <w:p w:rsidR="00BC29E2" w:rsidRPr="00C074CB" w:rsidRDefault="00BC29E2" w:rsidP="00C074CB">
      <w:pPr>
        <w:pStyle w:val="3GPPNormalText"/>
        <w:numPr>
          <w:ilvl w:val="1"/>
          <w:numId w:val="55"/>
        </w:numPr>
        <w:spacing w:after="0" w:line="276" w:lineRule="auto"/>
        <w:rPr>
          <w:i/>
        </w:rPr>
      </w:pPr>
      <w:r w:rsidRPr="00C074CB">
        <w:rPr>
          <w:i/>
          <w:snapToGrid w:val="0"/>
        </w:rPr>
        <w:t xml:space="preserve">the </w:t>
      </w:r>
      <w:r>
        <w:rPr>
          <w:i/>
        </w:rPr>
        <w:t xml:space="preserve">RSRP </w:t>
      </w:r>
      <w:r w:rsidRPr="00C074CB">
        <w:rPr>
          <w:i/>
          <w:snapToGrid w:val="0"/>
        </w:rPr>
        <w:t>measurement</w:t>
      </w:r>
    </w:p>
    <w:p w:rsidR="00BC29E2" w:rsidRPr="00C074CB" w:rsidRDefault="00BC29E2" w:rsidP="00C074CB">
      <w:pPr>
        <w:pStyle w:val="3GPPNormalText"/>
        <w:numPr>
          <w:ilvl w:val="2"/>
          <w:numId w:val="55"/>
        </w:numPr>
        <w:spacing w:after="0" w:line="276" w:lineRule="auto"/>
        <w:rPr>
          <w:i/>
        </w:rPr>
      </w:pPr>
      <w:r>
        <w:rPr>
          <w:i/>
          <w:snapToGrid w:val="0"/>
        </w:rPr>
        <w:t xml:space="preserve">FFS: </w:t>
      </w:r>
      <w:r w:rsidRPr="00C074CB">
        <w:rPr>
          <w:i/>
          <w:snapToGrid w:val="0"/>
        </w:rPr>
        <w:t>the range and resolution</w:t>
      </w:r>
      <w:r>
        <w:rPr>
          <w:i/>
          <w:snapToGrid w:val="0"/>
        </w:rPr>
        <w:t xml:space="preserve"> as defined in TS 38.331</w:t>
      </w:r>
    </w:p>
    <w:p w:rsidR="00BC29E2" w:rsidRPr="001F0B9B" w:rsidRDefault="00834D57" w:rsidP="00C513D1">
      <w:pPr>
        <w:pStyle w:val="3GPPNormalText"/>
        <w:spacing w:after="0"/>
        <w:rPr>
          <w:i/>
        </w:rPr>
      </w:pPr>
      <w:r>
        <w:rPr>
          <w:lang w:val="en-US" w:eastAsia="ko-KR"/>
        </w:rPr>
        <w:fldChar w:fldCharType="end"/>
      </w:r>
      <w:r>
        <w:rPr>
          <w:lang w:val="en-US" w:eastAsia="ko-KR"/>
        </w:rPr>
        <w:fldChar w:fldCharType="begin"/>
      </w:r>
      <w:r>
        <w:rPr>
          <w:lang w:val="en-US" w:eastAsia="ko-KR"/>
        </w:rPr>
        <w:instrText xml:space="preserve"> REF p9 \h </w:instrText>
      </w:r>
      <w:r>
        <w:rPr>
          <w:lang w:val="en-US" w:eastAsia="ko-KR"/>
        </w:rPr>
      </w:r>
      <w:r>
        <w:rPr>
          <w:lang w:val="en-US" w:eastAsia="ko-KR"/>
        </w:rPr>
        <w:fldChar w:fldCharType="separate"/>
      </w:r>
      <w:r w:rsidR="00BC29E2" w:rsidRPr="001F0B9B">
        <w:rPr>
          <w:b/>
          <w:i/>
        </w:rPr>
        <w:t xml:space="preserve">Proposal </w:t>
      </w:r>
      <w:r w:rsidR="00BC29E2">
        <w:rPr>
          <w:b/>
          <w:i/>
          <w:noProof/>
        </w:rPr>
        <w:t>9</w:t>
      </w:r>
      <w:r w:rsidR="00BC29E2" w:rsidRPr="001F0B9B">
        <w:rPr>
          <w:b/>
          <w:i/>
        </w:rPr>
        <w:t>:</w:t>
      </w:r>
      <w:r w:rsidR="00BC29E2" w:rsidRPr="001F0B9B">
        <w:rPr>
          <w:i/>
        </w:rPr>
        <w:t xml:space="preserve">  </w:t>
      </w:r>
      <w:r w:rsidR="00BC29E2">
        <w:rPr>
          <w:lang w:eastAsia="en-US"/>
        </w:rPr>
        <w:t>UE/</w:t>
      </w:r>
      <w:proofErr w:type="spellStart"/>
      <w:r w:rsidR="00BC29E2">
        <w:rPr>
          <w:lang w:eastAsia="en-US"/>
        </w:rPr>
        <w:t>gNB</w:t>
      </w:r>
      <w:proofErr w:type="spellEnd"/>
      <w:r w:rsidR="00BC29E2">
        <w:rPr>
          <w:lang w:eastAsia="en-US"/>
        </w:rPr>
        <w:t xml:space="preserve"> </w:t>
      </w:r>
      <w:r w:rsidR="00BC29E2">
        <w:rPr>
          <w:i/>
        </w:rPr>
        <w:t>need only to select those measurements (RTSD, UE Rx-</w:t>
      </w:r>
      <w:proofErr w:type="spellStart"/>
      <w:r w:rsidR="00BC29E2">
        <w:rPr>
          <w:i/>
        </w:rPr>
        <w:t>Tx</w:t>
      </w:r>
      <w:proofErr w:type="spellEnd"/>
      <w:r w:rsidR="00BC29E2">
        <w:rPr>
          <w:i/>
        </w:rPr>
        <w:t xml:space="preserve"> time difference, RSRP, UL RTOA, </w:t>
      </w:r>
      <w:proofErr w:type="spellStart"/>
      <w:r w:rsidR="00BC29E2">
        <w:rPr>
          <w:i/>
        </w:rPr>
        <w:t>gNB</w:t>
      </w:r>
      <w:proofErr w:type="spellEnd"/>
      <w:r w:rsidR="00BC29E2">
        <w:rPr>
          <w:i/>
        </w:rPr>
        <w:t xml:space="preserve"> Rx-</w:t>
      </w:r>
      <w:proofErr w:type="spellStart"/>
      <w:r w:rsidR="00BC29E2">
        <w:rPr>
          <w:i/>
        </w:rPr>
        <w:t>Tx</w:t>
      </w:r>
      <w:proofErr w:type="spellEnd"/>
      <w:r w:rsidR="00BC29E2">
        <w:rPr>
          <w:i/>
        </w:rPr>
        <w:t xml:space="preserve"> time difference, AOA/AOZ) that are measured with certain reliability in measurement report, but not necessary for every cell and/or every </w:t>
      </w:r>
      <w:r w:rsidR="00BC29E2">
        <w:rPr>
          <w:lang w:eastAsia="en-US"/>
        </w:rPr>
        <w:t xml:space="preserve">PRS/SRS </w:t>
      </w:r>
      <w:r w:rsidR="00BC29E2">
        <w:rPr>
          <w:i/>
        </w:rPr>
        <w:t xml:space="preserve">resources. There is no need to define the criterions for </w:t>
      </w:r>
      <w:r w:rsidR="00BC29E2">
        <w:rPr>
          <w:lang w:eastAsia="en-US"/>
        </w:rPr>
        <w:t>UE/</w:t>
      </w:r>
      <w:proofErr w:type="spellStart"/>
      <w:r w:rsidR="00BC29E2">
        <w:rPr>
          <w:lang w:eastAsia="en-US"/>
        </w:rPr>
        <w:t>gNB</w:t>
      </w:r>
      <w:proofErr w:type="spellEnd"/>
      <w:r w:rsidR="00BC29E2">
        <w:rPr>
          <w:lang w:eastAsia="en-US"/>
        </w:rPr>
        <w:t xml:space="preserve"> </w:t>
      </w:r>
      <w:r w:rsidR="00BC29E2">
        <w:rPr>
          <w:i/>
        </w:rPr>
        <w:t xml:space="preserve">to select the measurements in RAN1 specification since RAN4 will define the performance requirements for </w:t>
      </w:r>
      <w:r w:rsidR="00BC29E2">
        <w:rPr>
          <w:lang w:eastAsia="en-US"/>
        </w:rPr>
        <w:t>UE/</w:t>
      </w:r>
      <w:proofErr w:type="spellStart"/>
      <w:r w:rsidR="00BC29E2">
        <w:rPr>
          <w:lang w:eastAsia="en-US"/>
        </w:rPr>
        <w:t>gNB</w:t>
      </w:r>
      <w:proofErr w:type="spellEnd"/>
      <w:r w:rsidR="00BC29E2">
        <w:rPr>
          <w:lang w:eastAsia="en-US"/>
        </w:rPr>
        <w:t xml:space="preserve"> </w:t>
      </w:r>
      <w:r w:rsidR="00BC29E2">
        <w:rPr>
          <w:i/>
        </w:rPr>
        <w:t>measurements.</w:t>
      </w:r>
    </w:p>
    <w:p w:rsidR="00BC29E2" w:rsidRPr="00C7198B" w:rsidRDefault="00834D57" w:rsidP="00C02173">
      <w:r>
        <w:rPr>
          <w:lang w:val="en-US" w:eastAsia="ko-KR"/>
        </w:rPr>
        <w:fldChar w:fldCharType="end"/>
      </w:r>
      <w:r>
        <w:rPr>
          <w:lang w:val="en-US" w:eastAsia="ko-KR"/>
        </w:rPr>
        <w:fldChar w:fldCharType="begin"/>
      </w:r>
      <w:r>
        <w:rPr>
          <w:lang w:val="en-US" w:eastAsia="ko-KR"/>
        </w:rPr>
        <w:instrText xml:space="preserve"> REF p10 \h </w:instrText>
      </w:r>
      <w:r>
        <w:rPr>
          <w:lang w:val="en-US" w:eastAsia="ko-KR"/>
        </w:rPr>
      </w:r>
      <w:r>
        <w:rPr>
          <w:lang w:val="en-US" w:eastAsia="ko-KR"/>
        </w:rPr>
        <w:fldChar w:fldCharType="separate"/>
      </w:r>
      <w:r w:rsidR="00BC29E2" w:rsidRPr="000031B5">
        <w:rPr>
          <w:b/>
          <w:i/>
        </w:rPr>
        <w:t xml:space="preserve">Proposal </w:t>
      </w:r>
      <w:r w:rsidR="00BC29E2">
        <w:rPr>
          <w:b/>
          <w:i/>
          <w:noProof/>
        </w:rPr>
        <w:t>10</w:t>
      </w:r>
      <w:r w:rsidR="00BC29E2" w:rsidRPr="000031B5">
        <w:rPr>
          <w:b/>
          <w:i/>
        </w:rPr>
        <w:t>:</w:t>
      </w:r>
      <w:r w:rsidR="00BC29E2" w:rsidRPr="000031B5">
        <w:rPr>
          <w:i/>
        </w:rPr>
        <w:t xml:space="preserve"> </w:t>
      </w:r>
      <w:r w:rsidR="00BC29E2" w:rsidRPr="000031B5">
        <w:rPr>
          <w:b/>
          <w:i/>
        </w:rPr>
        <w:t xml:space="preserve"> </w:t>
      </w:r>
      <w:r w:rsidR="00BC29E2" w:rsidRPr="00C02173">
        <w:rPr>
          <w:i/>
        </w:rPr>
        <w:t>Support the same definition of the quality metrics for UE</w:t>
      </w:r>
      <w:r w:rsidR="00BC29E2">
        <w:rPr>
          <w:i/>
        </w:rPr>
        <w:t>/</w:t>
      </w:r>
      <w:proofErr w:type="spellStart"/>
      <w:r w:rsidR="00BC29E2" w:rsidRPr="00C02173">
        <w:rPr>
          <w:i/>
        </w:rPr>
        <w:t>gNB</w:t>
      </w:r>
      <w:proofErr w:type="spellEnd"/>
      <w:r w:rsidR="00BC29E2" w:rsidRPr="00C02173">
        <w:rPr>
          <w:i/>
        </w:rPr>
        <w:t xml:space="preserve"> timing measurements, including DL PRS RSTD, UE Rx-</w:t>
      </w:r>
      <w:proofErr w:type="spellStart"/>
      <w:r w:rsidR="00BC29E2" w:rsidRPr="00C02173">
        <w:rPr>
          <w:i/>
        </w:rPr>
        <w:t>Tx</w:t>
      </w:r>
      <w:proofErr w:type="spellEnd"/>
      <w:r w:rsidR="00BC29E2" w:rsidRPr="00C02173">
        <w:rPr>
          <w:i/>
        </w:rPr>
        <w:t xml:space="preserve"> time difference, UL RTOA, and </w:t>
      </w:r>
      <w:proofErr w:type="spellStart"/>
      <w:r w:rsidR="00BC29E2" w:rsidRPr="00C02173">
        <w:rPr>
          <w:i/>
        </w:rPr>
        <w:t>gNB</w:t>
      </w:r>
      <w:proofErr w:type="spellEnd"/>
      <w:r w:rsidR="00BC29E2" w:rsidRPr="00C02173">
        <w:rPr>
          <w:i/>
        </w:rPr>
        <w:t xml:space="preserve"> Rx-</w:t>
      </w:r>
      <w:proofErr w:type="spellStart"/>
      <w:r w:rsidR="00BC29E2" w:rsidRPr="00C02173">
        <w:rPr>
          <w:i/>
        </w:rPr>
        <w:t>Tx</w:t>
      </w:r>
      <w:proofErr w:type="spellEnd"/>
      <w:r w:rsidR="00BC29E2" w:rsidRPr="00C02173">
        <w:rPr>
          <w:i/>
        </w:rPr>
        <w:t xml:space="preserve"> time difference</w:t>
      </w:r>
      <w:r w:rsidR="00BC29E2">
        <w:rPr>
          <w:i/>
        </w:rPr>
        <w:t>.</w:t>
      </w:r>
    </w:p>
    <w:p w:rsidR="00BC29E2" w:rsidRPr="000B5E9C" w:rsidRDefault="00BC29E2" w:rsidP="00C977B9">
      <w:pPr>
        <w:rPr>
          <w:i/>
          <w:lang w:eastAsia="en-US"/>
        </w:rPr>
      </w:pPr>
      <w:r w:rsidRPr="000B5E9C">
        <w:rPr>
          <w:b/>
          <w:i/>
        </w:rPr>
        <w:t xml:space="preserve">Proposal </w:t>
      </w:r>
      <w:r>
        <w:rPr>
          <w:b/>
          <w:i/>
          <w:noProof/>
        </w:rPr>
        <w:t>11</w:t>
      </w:r>
      <w:r w:rsidRPr="000B5E9C">
        <w:rPr>
          <w:b/>
          <w:i/>
        </w:rPr>
        <w:t>:</w:t>
      </w:r>
      <w:r w:rsidRPr="000B5E9C">
        <w:rPr>
          <w:i/>
        </w:rPr>
        <w:t xml:space="preserve"> </w:t>
      </w:r>
      <w:r w:rsidRPr="000B5E9C">
        <w:rPr>
          <w:b/>
          <w:i/>
        </w:rPr>
        <w:t xml:space="preserve"> T</w:t>
      </w:r>
      <w:r w:rsidRPr="000B5E9C">
        <w:rPr>
          <w:i/>
        </w:rPr>
        <w:t xml:space="preserve">he quality </w:t>
      </w:r>
      <w:proofErr w:type="gramStart"/>
      <w:r w:rsidRPr="000B5E9C">
        <w:rPr>
          <w:i/>
        </w:rPr>
        <w:t>indication (</w:t>
      </w:r>
      <w:proofErr w:type="spellStart"/>
      <w:r w:rsidRPr="000B5E9C">
        <w:rPr>
          <w:i/>
          <w:snapToGrid w:val="0"/>
        </w:rPr>
        <w:t>measQuality</w:t>
      </w:r>
      <w:proofErr w:type="spellEnd"/>
      <w:r w:rsidRPr="000B5E9C">
        <w:rPr>
          <w:i/>
        </w:rPr>
        <w:t>) of UE/</w:t>
      </w:r>
      <w:proofErr w:type="spellStart"/>
      <w:r w:rsidRPr="000B5E9C">
        <w:rPr>
          <w:i/>
        </w:rPr>
        <w:t>gNB</w:t>
      </w:r>
      <w:proofErr w:type="spellEnd"/>
      <w:r w:rsidRPr="000B5E9C">
        <w:rPr>
          <w:i/>
        </w:rPr>
        <w:t xml:space="preserve"> timing measurements (DL PRS-RSTD, UE R</w:t>
      </w:r>
      <w:r w:rsidRPr="000B5E9C">
        <w:rPr>
          <w:rFonts w:eastAsiaTheme="minorEastAsia" w:hint="eastAsia"/>
          <w:i/>
          <w:lang w:eastAsia="zh-CN"/>
        </w:rPr>
        <w:t>x</w:t>
      </w:r>
      <w:r w:rsidRPr="000B5E9C">
        <w:rPr>
          <w:i/>
        </w:rPr>
        <w:t>-</w:t>
      </w:r>
      <w:proofErr w:type="spellStart"/>
      <w:r w:rsidRPr="000B5E9C">
        <w:rPr>
          <w:i/>
        </w:rPr>
        <w:t>T</w:t>
      </w:r>
      <w:r w:rsidRPr="000B5E9C">
        <w:rPr>
          <w:rFonts w:eastAsiaTheme="minorEastAsia" w:hint="eastAsia"/>
          <w:i/>
          <w:lang w:eastAsia="zh-CN"/>
        </w:rPr>
        <w:t>x</w:t>
      </w:r>
      <w:proofErr w:type="spellEnd"/>
      <w:r w:rsidRPr="000B5E9C">
        <w:rPr>
          <w:i/>
        </w:rPr>
        <w:t xml:space="preserve"> time difference, UL-RTOA</w:t>
      </w:r>
      <w:r>
        <w:rPr>
          <w:i/>
        </w:rPr>
        <w:t>,</w:t>
      </w:r>
      <w:r w:rsidRPr="000B5E9C">
        <w:rPr>
          <w:i/>
        </w:rPr>
        <w:t xml:space="preserve"> and </w:t>
      </w:r>
      <w:proofErr w:type="spellStart"/>
      <w:r w:rsidRPr="000B5E9C">
        <w:rPr>
          <w:i/>
        </w:rPr>
        <w:t>gNB</w:t>
      </w:r>
      <w:proofErr w:type="spellEnd"/>
      <w:r w:rsidRPr="000B5E9C">
        <w:rPr>
          <w:i/>
        </w:rPr>
        <w:t xml:space="preserve"> R</w:t>
      </w:r>
      <w:r w:rsidRPr="000B5E9C">
        <w:rPr>
          <w:rFonts w:eastAsiaTheme="minorEastAsia" w:hint="eastAsia"/>
          <w:i/>
          <w:lang w:eastAsia="zh-CN"/>
        </w:rPr>
        <w:t>x</w:t>
      </w:r>
      <w:r w:rsidRPr="000B5E9C">
        <w:rPr>
          <w:i/>
        </w:rPr>
        <w:t>-</w:t>
      </w:r>
      <w:proofErr w:type="spellStart"/>
      <w:r w:rsidRPr="000B5E9C">
        <w:rPr>
          <w:i/>
        </w:rPr>
        <w:t>T</w:t>
      </w:r>
      <w:r w:rsidRPr="000B5E9C">
        <w:rPr>
          <w:rFonts w:eastAsiaTheme="minorEastAsia" w:hint="eastAsia"/>
          <w:i/>
          <w:lang w:eastAsia="zh-CN"/>
        </w:rPr>
        <w:t>x</w:t>
      </w:r>
      <w:proofErr w:type="spellEnd"/>
      <w:r w:rsidRPr="000B5E9C">
        <w:rPr>
          <w:i/>
        </w:rPr>
        <w:t xml:space="preserve"> time difference) are</w:t>
      </w:r>
      <w:proofErr w:type="gramEnd"/>
      <w:r w:rsidRPr="000B5E9C">
        <w:rPr>
          <w:i/>
        </w:rPr>
        <w:t xml:space="preserve"> defined </w:t>
      </w:r>
      <w:r w:rsidRPr="000B5E9C">
        <w:rPr>
          <w:i/>
          <w:lang w:eastAsia="en-US"/>
        </w:rPr>
        <w:t xml:space="preserve">as follows. </w:t>
      </w:r>
    </w:p>
    <w:p w:rsidR="00BC29E2" w:rsidRPr="000B5E9C" w:rsidRDefault="00BC29E2" w:rsidP="004866EE">
      <w:pPr>
        <w:pStyle w:val="afb"/>
        <w:numPr>
          <w:ilvl w:val="0"/>
          <w:numId w:val="37"/>
        </w:numPr>
        <w:rPr>
          <w:i/>
          <w:snapToGrid w:val="0"/>
        </w:rPr>
      </w:pPr>
      <w:r w:rsidRPr="000B5E9C">
        <w:rPr>
          <w:i/>
          <w:snapToGrid w:val="0"/>
        </w:rPr>
        <w:t>error-Resolution ([0.1, 0.2, 0.5, 1, 2, 5, 10, 20]meter): specifies the resolution used in error-Value field</w:t>
      </w:r>
    </w:p>
    <w:p w:rsidR="00BC29E2" w:rsidRPr="000B5E9C" w:rsidRDefault="00BC29E2" w:rsidP="004866EE">
      <w:pPr>
        <w:pStyle w:val="afb"/>
        <w:numPr>
          <w:ilvl w:val="0"/>
          <w:numId w:val="37"/>
        </w:numPr>
        <w:rPr>
          <w:i/>
          <w:snapToGrid w:val="0"/>
        </w:rPr>
      </w:pPr>
      <w:r w:rsidRPr="000B5E9C">
        <w:rPr>
          <w:i/>
          <w:snapToGrid w:val="0"/>
        </w:rPr>
        <w:t xml:space="preserve">error-Value ([0 ~ 63]): </w:t>
      </w:r>
      <w:r w:rsidRPr="000B5E9C">
        <w:rPr>
          <w:rFonts w:hint="eastAsia"/>
          <w:i/>
          <w:snapToGrid w:val="0"/>
        </w:rPr>
        <w:t xml:space="preserve">specifies the target device′s best estimate of the uncertainty of the </w:t>
      </w:r>
      <w:r w:rsidRPr="000B5E9C">
        <w:rPr>
          <w:i/>
          <w:snapToGrid w:val="0"/>
        </w:rPr>
        <w:t>UE/</w:t>
      </w:r>
      <w:proofErr w:type="spellStart"/>
      <w:r w:rsidRPr="000B5E9C">
        <w:rPr>
          <w:i/>
          <w:snapToGrid w:val="0"/>
        </w:rPr>
        <w:t>gNB</w:t>
      </w:r>
      <w:proofErr w:type="spellEnd"/>
      <w:r w:rsidRPr="000B5E9C">
        <w:rPr>
          <w:i/>
          <w:snapToGrid w:val="0"/>
        </w:rPr>
        <w:t xml:space="preserve"> timing </w:t>
      </w:r>
      <w:r w:rsidRPr="000B5E9C">
        <w:rPr>
          <w:rFonts w:hint="eastAsia"/>
          <w:i/>
          <w:snapToGrid w:val="0"/>
        </w:rPr>
        <w:t>measurement</w:t>
      </w:r>
      <w:r w:rsidRPr="000B5E9C">
        <w:rPr>
          <w:i/>
          <w:snapToGrid w:val="0"/>
        </w:rPr>
        <w:t>s</w:t>
      </w:r>
    </w:p>
    <w:p w:rsidR="00BC29E2" w:rsidRDefault="00BC29E2" w:rsidP="005C2EAD">
      <w:pPr>
        <w:rPr>
          <w:snapToGrid w:val="0"/>
        </w:rPr>
      </w:pPr>
      <w:proofErr w:type="gramStart"/>
      <w:r w:rsidRPr="000B5E9C">
        <w:rPr>
          <w:i/>
          <w:snapToGrid w:val="0"/>
        </w:rPr>
        <w:lastRenderedPageBreak/>
        <w:t>error-</w:t>
      </w:r>
      <w:proofErr w:type="spellStart"/>
      <w:r w:rsidRPr="000B5E9C">
        <w:rPr>
          <w:i/>
          <w:snapToGrid w:val="0"/>
        </w:rPr>
        <w:t>NumSamples</w:t>
      </w:r>
      <w:proofErr w:type="spellEnd"/>
      <w:proofErr w:type="gramEnd"/>
      <w:r w:rsidRPr="000B5E9C">
        <w:rPr>
          <w:i/>
          <w:snapToGrid w:val="0"/>
        </w:rPr>
        <w:t xml:space="preserve"> ([0 ~7]): specifies how many measurements have been used by the target device to determine this </w:t>
      </w:r>
      <w:proofErr w:type="spellStart"/>
      <w:r w:rsidRPr="000B5E9C">
        <w:rPr>
          <w:i/>
          <w:snapToGrid w:val="0"/>
        </w:rPr>
        <w:t>measQuality</w:t>
      </w:r>
      <w:proofErr w:type="spellEnd"/>
      <w:r w:rsidR="00834D57">
        <w:rPr>
          <w:lang w:val="en-US" w:eastAsia="ko-KR"/>
        </w:rPr>
        <w:fldChar w:fldCharType="end"/>
      </w:r>
      <w:r w:rsidR="00834D57">
        <w:rPr>
          <w:lang w:val="en-US" w:eastAsia="ko-KR"/>
        </w:rPr>
        <w:fldChar w:fldCharType="begin"/>
      </w:r>
      <w:r w:rsidR="00834D57">
        <w:rPr>
          <w:lang w:val="en-US" w:eastAsia="ko-KR"/>
        </w:rPr>
        <w:instrText xml:space="preserve"> REF p11 \h </w:instrText>
      </w:r>
      <w:r w:rsidR="00834D57">
        <w:rPr>
          <w:lang w:val="en-US" w:eastAsia="ko-KR"/>
        </w:rPr>
      </w:r>
      <w:r w:rsidR="00834D57">
        <w:rPr>
          <w:lang w:val="en-US" w:eastAsia="ko-KR"/>
        </w:rPr>
        <w:fldChar w:fldCharType="separate"/>
      </w:r>
      <w:r>
        <w:rPr>
          <w:b/>
          <w:bCs/>
          <w:lang w:val="en-US" w:eastAsia="ko-KR"/>
        </w:rPr>
        <w:t>Error! Reference source not found.</w:t>
      </w:r>
      <w:r w:rsidR="00834D57">
        <w:rPr>
          <w:lang w:val="en-US" w:eastAsia="ko-KR"/>
        </w:rPr>
        <w:fldChar w:fldCharType="end"/>
      </w:r>
      <w:r w:rsidR="00834D57">
        <w:rPr>
          <w:lang w:val="en-US" w:eastAsia="ko-KR"/>
        </w:rPr>
        <w:fldChar w:fldCharType="begin"/>
      </w:r>
      <w:r w:rsidR="00834D57">
        <w:rPr>
          <w:lang w:val="en-US" w:eastAsia="ko-KR"/>
        </w:rPr>
        <w:instrText xml:space="preserve"> REF p12 \h </w:instrText>
      </w:r>
      <w:r w:rsidR="00834D57">
        <w:rPr>
          <w:lang w:val="en-US" w:eastAsia="ko-KR"/>
        </w:rPr>
      </w:r>
      <w:r w:rsidR="00834D57">
        <w:rPr>
          <w:lang w:val="en-US" w:eastAsia="ko-KR"/>
        </w:rPr>
        <w:fldChar w:fldCharType="separate"/>
      </w:r>
      <w:r w:rsidRPr="00C074CB">
        <w:rPr>
          <w:b/>
          <w:i/>
        </w:rPr>
        <w:t xml:space="preserve">Proposal </w:t>
      </w:r>
      <w:r>
        <w:rPr>
          <w:b/>
          <w:i/>
          <w:noProof/>
        </w:rPr>
        <w:t>12</w:t>
      </w:r>
      <w:r w:rsidRPr="00C074CB">
        <w:rPr>
          <w:b/>
          <w:i/>
        </w:rPr>
        <w:t>:</w:t>
      </w:r>
      <w:r w:rsidRPr="00C074CB">
        <w:rPr>
          <w:i/>
        </w:rPr>
        <w:t xml:space="preserve"> </w:t>
      </w:r>
      <w:r>
        <w:rPr>
          <w:b/>
          <w:i/>
        </w:rPr>
        <w:t xml:space="preserve"> </w:t>
      </w:r>
      <w:r w:rsidRPr="00CE06ED">
        <w:rPr>
          <w:i/>
        </w:rPr>
        <w:t xml:space="preserve">UE should support reporting up to 2 additional paths for RSTD measurements if UE detects additional path(s). The </w:t>
      </w:r>
      <w:r w:rsidRPr="00CE06ED">
        <w:rPr>
          <w:i/>
          <w:snapToGrid w:val="0"/>
        </w:rPr>
        <w:t xml:space="preserve">additional detected path timing values are relative to the path timing used for determining the </w:t>
      </w:r>
      <w:proofErr w:type="spellStart"/>
      <w:r w:rsidRPr="00CE06ED">
        <w:rPr>
          <w:i/>
          <w:snapToGrid w:val="0"/>
        </w:rPr>
        <w:t>rstd</w:t>
      </w:r>
      <w:proofErr w:type="spellEnd"/>
      <w:r w:rsidRPr="00CE06ED">
        <w:rPr>
          <w:i/>
          <w:snapToGrid w:val="0"/>
        </w:rPr>
        <w:t xml:space="preserve"> value</w:t>
      </w:r>
      <w:r>
        <w:rPr>
          <w:snapToGrid w:val="0"/>
        </w:rPr>
        <w:t>.</w:t>
      </w:r>
      <w:r w:rsidRPr="00E91B76">
        <w:rPr>
          <w:snapToGrid w:val="0"/>
        </w:rPr>
        <w:t xml:space="preserve"> </w:t>
      </w:r>
    </w:p>
    <w:p w:rsidR="00BC29E2" w:rsidRPr="002A27EE" w:rsidRDefault="00834D57" w:rsidP="00CE06ED">
      <w:pPr>
        <w:rPr>
          <w:i/>
          <w:snapToGrid w:val="0"/>
        </w:rPr>
      </w:pPr>
      <w:r>
        <w:rPr>
          <w:lang w:val="en-US" w:eastAsia="ko-KR"/>
        </w:rPr>
        <w:fldChar w:fldCharType="end"/>
      </w:r>
      <w:r>
        <w:rPr>
          <w:lang w:val="en-US" w:eastAsia="ko-KR"/>
        </w:rPr>
        <w:fldChar w:fldCharType="begin"/>
      </w:r>
      <w:r>
        <w:rPr>
          <w:lang w:val="en-US" w:eastAsia="ko-KR"/>
        </w:rPr>
        <w:instrText xml:space="preserve"> REF p13 \h </w:instrText>
      </w:r>
      <w:r>
        <w:rPr>
          <w:lang w:val="en-US" w:eastAsia="ko-KR"/>
        </w:rPr>
      </w:r>
      <w:r>
        <w:rPr>
          <w:lang w:val="en-US" w:eastAsia="ko-KR"/>
        </w:rPr>
        <w:fldChar w:fldCharType="separate"/>
      </w:r>
      <w:r w:rsidR="00BC29E2" w:rsidRPr="00C074CB">
        <w:rPr>
          <w:b/>
          <w:i/>
        </w:rPr>
        <w:t xml:space="preserve">Proposal </w:t>
      </w:r>
      <w:r w:rsidR="00BC29E2">
        <w:rPr>
          <w:b/>
          <w:i/>
          <w:noProof/>
        </w:rPr>
        <w:t>13</w:t>
      </w:r>
      <w:r w:rsidR="00BC29E2" w:rsidRPr="00C074CB">
        <w:rPr>
          <w:b/>
          <w:i/>
        </w:rPr>
        <w:t>:</w:t>
      </w:r>
      <w:r w:rsidR="00BC29E2" w:rsidRPr="00C074CB">
        <w:rPr>
          <w:i/>
        </w:rPr>
        <w:t xml:space="preserve"> </w:t>
      </w:r>
      <w:r w:rsidR="00BC29E2">
        <w:rPr>
          <w:b/>
          <w:i/>
        </w:rPr>
        <w:t xml:space="preserve"> </w:t>
      </w:r>
      <w:proofErr w:type="spellStart"/>
      <w:r w:rsidR="00BC29E2">
        <w:rPr>
          <w:i/>
        </w:rPr>
        <w:t>gNB</w:t>
      </w:r>
      <w:proofErr w:type="spellEnd"/>
      <w:r w:rsidR="00BC29E2" w:rsidRPr="00CE06ED">
        <w:rPr>
          <w:i/>
        </w:rPr>
        <w:t xml:space="preserve"> should support reporting up to 2 additional paths for </w:t>
      </w:r>
      <w:proofErr w:type="spellStart"/>
      <w:r w:rsidR="00BC29E2">
        <w:rPr>
          <w:i/>
        </w:rPr>
        <w:t>g</w:t>
      </w:r>
      <w:r w:rsidR="00BC29E2">
        <w:rPr>
          <w:snapToGrid w:val="0"/>
        </w:rPr>
        <w:t>NB</w:t>
      </w:r>
      <w:proofErr w:type="spellEnd"/>
      <w:r w:rsidR="00BC29E2">
        <w:rPr>
          <w:snapToGrid w:val="0"/>
        </w:rPr>
        <w:t xml:space="preserve"> UL RTOA </w:t>
      </w:r>
      <w:r w:rsidR="00BC29E2" w:rsidRPr="00CE06ED">
        <w:rPr>
          <w:i/>
        </w:rPr>
        <w:t xml:space="preserve">measurements if </w:t>
      </w:r>
      <w:proofErr w:type="spellStart"/>
      <w:r w:rsidR="00BC29E2">
        <w:rPr>
          <w:i/>
        </w:rPr>
        <w:t>g</w:t>
      </w:r>
      <w:r w:rsidR="00BC29E2">
        <w:rPr>
          <w:snapToGrid w:val="0"/>
        </w:rPr>
        <w:t>NB</w:t>
      </w:r>
      <w:proofErr w:type="spellEnd"/>
      <w:r w:rsidR="00BC29E2">
        <w:rPr>
          <w:snapToGrid w:val="0"/>
        </w:rPr>
        <w:t xml:space="preserve"> </w:t>
      </w:r>
      <w:r w:rsidR="00BC29E2" w:rsidRPr="00CE06ED">
        <w:rPr>
          <w:i/>
        </w:rPr>
        <w:t xml:space="preserve">detects additional path(s). The </w:t>
      </w:r>
      <w:r w:rsidR="00BC29E2" w:rsidRPr="00CE06ED">
        <w:rPr>
          <w:i/>
          <w:snapToGrid w:val="0"/>
        </w:rPr>
        <w:t xml:space="preserve">additional detected path timing values are relative to the path timing used for determining the </w:t>
      </w:r>
      <w:proofErr w:type="spellStart"/>
      <w:r w:rsidR="00BC29E2" w:rsidRPr="002A27EE">
        <w:rPr>
          <w:i/>
        </w:rPr>
        <w:t>g</w:t>
      </w:r>
      <w:r w:rsidR="00BC29E2" w:rsidRPr="002A27EE">
        <w:rPr>
          <w:i/>
          <w:snapToGrid w:val="0"/>
        </w:rPr>
        <w:t>NB</w:t>
      </w:r>
      <w:proofErr w:type="spellEnd"/>
      <w:r w:rsidR="00BC29E2" w:rsidRPr="002A27EE">
        <w:rPr>
          <w:i/>
          <w:snapToGrid w:val="0"/>
        </w:rPr>
        <w:t xml:space="preserve"> UL RTOA value.</w:t>
      </w:r>
    </w:p>
    <w:p w:rsidR="00AA7C5A" w:rsidRPr="002D5CAB" w:rsidRDefault="00834D57" w:rsidP="00811824">
      <w:pPr>
        <w:pStyle w:val="afa"/>
        <w:rPr>
          <w:lang w:val="en-US" w:eastAsia="ko-KR"/>
        </w:rPr>
      </w:pPr>
      <w:r>
        <w:rPr>
          <w:lang w:val="en-US" w:eastAsia="ko-KR"/>
        </w:rPr>
        <w:fldChar w:fldCharType="end"/>
      </w:r>
    </w:p>
    <w:p w:rsidR="00BB7E0A" w:rsidRPr="00A4102F" w:rsidRDefault="00BB7E0A" w:rsidP="00BB7E0A">
      <w:pPr>
        <w:pStyle w:val="10"/>
      </w:pPr>
      <w:r>
        <w:t>Reference</w:t>
      </w:r>
    </w:p>
    <w:p w:rsidR="00DA2C21" w:rsidRPr="00B72AD2" w:rsidRDefault="00DA2C21" w:rsidP="00DA2C21">
      <w:pPr>
        <w:pStyle w:val="afb"/>
        <w:numPr>
          <w:ilvl w:val="0"/>
          <w:numId w:val="34"/>
        </w:numPr>
        <w:rPr>
          <w:rFonts w:eastAsia="宋体"/>
          <w:noProof/>
          <w:szCs w:val="20"/>
          <w:lang w:eastAsia="zh-CN"/>
        </w:rPr>
      </w:pPr>
      <w:bookmarkStart w:id="13" w:name="_Ref16258579"/>
      <w:bookmarkStart w:id="14" w:name="_Ref7245531"/>
      <w:bookmarkStart w:id="15" w:name="_Ref4397737"/>
      <w:bookmarkStart w:id="16" w:name="_Ref525207548"/>
      <w:bookmarkStart w:id="17" w:name="_Ref466049618"/>
      <w:bookmarkStart w:id="18" w:name="_Ref430885014"/>
      <w:r w:rsidRPr="00B72AD2">
        <w:rPr>
          <w:rFonts w:eastAsia="宋体"/>
          <w:noProof/>
          <w:szCs w:val="20"/>
          <w:lang w:eastAsia="zh-CN"/>
        </w:rPr>
        <w:t>Chairm</w:t>
      </w:r>
      <w:r w:rsidR="00A36E64">
        <w:rPr>
          <w:rFonts w:eastAsia="宋体"/>
          <w:noProof/>
          <w:szCs w:val="20"/>
          <w:lang w:eastAsia="zh-CN"/>
        </w:rPr>
        <w:t>an’s Note 3GPP TSG RAN WG1#9</w:t>
      </w:r>
      <w:r w:rsidR="00FA6E20">
        <w:rPr>
          <w:rFonts w:eastAsia="宋体"/>
          <w:noProof/>
          <w:szCs w:val="20"/>
          <w:lang w:eastAsia="zh-CN"/>
        </w:rPr>
        <w:t>7</w:t>
      </w:r>
      <w:bookmarkEnd w:id="13"/>
    </w:p>
    <w:p w:rsidR="00B72AD2" w:rsidRDefault="00B72AD2" w:rsidP="00B72AD2">
      <w:pPr>
        <w:pStyle w:val="afb"/>
        <w:numPr>
          <w:ilvl w:val="0"/>
          <w:numId w:val="34"/>
        </w:numPr>
        <w:rPr>
          <w:rFonts w:eastAsia="宋体"/>
          <w:noProof/>
          <w:szCs w:val="20"/>
          <w:lang w:eastAsia="zh-CN"/>
        </w:rPr>
      </w:pPr>
      <w:bookmarkStart w:id="19" w:name="_Ref14354475"/>
      <w:r w:rsidRPr="00B72AD2">
        <w:rPr>
          <w:rFonts w:eastAsia="宋体"/>
          <w:noProof/>
          <w:szCs w:val="20"/>
          <w:lang w:eastAsia="zh-CN"/>
        </w:rPr>
        <w:t>Chairman’s Note 3GPP TSG RAN WG1#96bis</w:t>
      </w:r>
      <w:bookmarkEnd w:id="14"/>
      <w:bookmarkEnd w:id="19"/>
    </w:p>
    <w:p w:rsidR="00AE0966" w:rsidRPr="00AE0966" w:rsidRDefault="00AE0966" w:rsidP="00AE0966">
      <w:pPr>
        <w:pStyle w:val="afb"/>
        <w:numPr>
          <w:ilvl w:val="0"/>
          <w:numId w:val="34"/>
        </w:numPr>
        <w:rPr>
          <w:rFonts w:eastAsia="宋体"/>
          <w:noProof/>
          <w:szCs w:val="20"/>
          <w:lang w:eastAsia="zh-CN"/>
        </w:rPr>
      </w:pPr>
      <w:bookmarkStart w:id="20" w:name="_Ref14357906"/>
      <w:r w:rsidRPr="00AE0966">
        <w:rPr>
          <w:rFonts w:eastAsia="宋体"/>
          <w:noProof/>
          <w:szCs w:val="20"/>
          <w:lang w:eastAsia="zh-CN"/>
        </w:rPr>
        <w:t>R1-1907895, “Outcome of offline discussion #2 on AI 7.2.10.1 - DL Reference Signals for NR Positioning”, Intel Corporation</w:t>
      </w:r>
    </w:p>
    <w:p w:rsidR="003F2236" w:rsidRDefault="003F2236" w:rsidP="003F2236">
      <w:pPr>
        <w:pStyle w:val="afb"/>
        <w:numPr>
          <w:ilvl w:val="0"/>
          <w:numId w:val="34"/>
        </w:numPr>
      </w:pPr>
      <w:r w:rsidRPr="00E31BE3">
        <w:t>R1-1907700</w:t>
      </w:r>
      <w:r w:rsidRPr="00D138D6">
        <w:rPr>
          <w:rStyle w:val="ab"/>
        </w:rPr>
        <w:t>,</w:t>
      </w:r>
      <w:r>
        <w:rPr>
          <w:rStyle w:val="ab"/>
          <w:b/>
        </w:rPr>
        <w:t xml:space="preserve"> </w:t>
      </w:r>
      <w:r w:rsidRPr="00FC5B5F">
        <w:t>FL summary for 7.2.10.2 UL Reference Signals for NR Positioning</w:t>
      </w:r>
      <w:r>
        <w:t>, Ericsson</w:t>
      </w:r>
    </w:p>
    <w:p w:rsidR="005A5355" w:rsidRDefault="0078328A" w:rsidP="005A5355">
      <w:pPr>
        <w:pStyle w:val="afb"/>
        <w:numPr>
          <w:ilvl w:val="0"/>
          <w:numId w:val="34"/>
        </w:numPr>
        <w:rPr>
          <w:rFonts w:eastAsia="宋体"/>
          <w:noProof/>
          <w:szCs w:val="20"/>
          <w:lang w:eastAsia="zh-CN"/>
        </w:rPr>
      </w:pPr>
      <w:r w:rsidRPr="00E31BE3">
        <w:rPr>
          <w:rFonts w:eastAsia="宋体"/>
          <w:noProof/>
          <w:szCs w:val="20"/>
          <w:lang w:eastAsia="zh-CN"/>
        </w:rPr>
        <w:t>R1-1907791</w:t>
      </w:r>
      <w:r w:rsidR="005A5355">
        <w:rPr>
          <w:rFonts w:eastAsia="宋体"/>
          <w:noProof/>
          <w:szCs w:val="20"/>
          <w:lang w:eastAsia="zh-CN"/>
        </w:rPr>
        <w:t xml:space="preserve">, </w:t>
      </w:r>
      <w:r w:rsidR="005A5355" w:rsidRPr="005A5355">
        <w:rPr>
          <w:rFonts w:eastAsia="宋体"/>
          <w:noProof/>
          <w:szCs w:val="20"/>
          <w:lang w:eastAsia="zh-CN"/>
        </w:rPr>
        <w:t xml:space="preserve">Summary #2 of UE and gNB </w:t>
      </w:r>
      <w:r w:rsidR="005A5355">
        <w:rPr>
          <w:rFonts w:eastAsia="宋体"/>
          <w:noProof/>
          <w:szCs w:val="20"/>
          <w:lang w:eastAsia="zh-CN"/>
        </w:rPr>
        <w:t xml:space="preserve">measurements for NR Positioning, </w:t>
      </w:r>
      <w:r w:rsidR="005A5355" w:rsidRPr="005A5355">
        <w:rPr>
          <w:rFonts w:eastAsia="宋体"/>
          <w:noProof/>
          <w:szCs w:val="20"/>
          <w:lang w:eastAsia="zh-CN"/>
        </w:rPr>
        <w:t>CATT</w:t>
      </w:r>
      <w:bookmarkEnd w:id="20"/>
    </w:p>
    <w:p w:rsidR="00481B20" w:rsidRPr="00B72AD2" w:rsidRDefault="00481B20" w:rsidP="00481B20">
      <w:pPr>
        <w:pStyle w:val="afb"/>
        <w:numPr>
          <w:ilvl w:val="0"/>
          <w:numId w:val="34"/>
        </w:numPr>
        <w:rPr>
          <w:rFonts w:eastAsia="宋体"/>
          <w:noProof/>
          <w:szCs w:val="20"/>
          <w:lang w:eastAsia="zh-CN"/>
        </w:rPr>
      </w:pPr>
      <w:r w:rsidRPr="00481B20">
        <w:rPr>
          <w:rFonts w:eastAsia="宋体"/>
          <w:noProof/>
          <w:szCs w:val="20"/>
          <w:lang w:eastAsia="zh-CN"/>
        </w:rPr>
        <w:t>R1-1907841</w:t>
      </w:r>
      <w:r w:rsidR="00936122">
        <w:rPr>
          <w:rFonts w:eastAsia="宋体"/>
          <w:noProof/>
          <w:szCs w:val="20"/>
          <w:lang w:eastAsia="zh-CN"/>
        </w:rPr>
        <w:t xml:space="preserve">, </w:t>
      </w:r>
      <w:r w:rsidRPr="00481B20">
        <w:rPr>
          <w:rFonts w:eastAsia="宋体"/>
          <w:noProof/>
          <w:szCs w:val="20"/>
          <w:lang w:eastAsia="zh-CN"/>
        </w:rPr>
        <w:t>Summary #2 of 7.2.10.4: PHY procedur</w:t>
      </w:r>
      <w:r w:rsidR="00936122">
        <w:rPr>
          <w:rFonts w:eastAsia="宋体"/>
          <w:noProof/>
          <w:szCs w:val="20"/>
          <w:lang w:eastAsia="zh-CN"/>
        </w:rPr>
        <w:t xml:space="preserve">es for positioning measurements, </w:t>
      </w:r>
      <w:r w:rsidRPr="00481B20">
        <w:rPr>
          <w:rFonts w:eastAsia="宋体"/>
          <w:noProof/>
          <w:szCs w:val="20"/>
          <w:lang w:eastAsia="zh-CN"/>
        </w:rPr>
        <w:t>Qualcomm Incorporated</w:t>
      </w:r>
    </w:p>
    <w:p w:rsidR="0045463F" w:rsidRDefault="0045463F" w:rsidP="008B7191">
      <w:pPr>
        <w:pStyle w:val="afb"/>
        <w:numPr>
          <w:ilvl w:val="0"/>
          <w:numId w:val="34"/>
        </w:numPr>
        <w:jc w:val="both"/>
        <w:rPr>
          <w:rFonts w:eastAsia="宋体"/>
          <w:noProof/>
          <w:szCs w:val="20"/>
          <w:lang w:eastAsia="zh-CN"/>
        </w:rPr>
      </w:pPr>
      <w:bookmarkStart w:id="21" w:name="_Ref7245545"/>
      <w:r w:rsidRPr="0045463F">
        <w:rPr>
          <w:rFonts w:eastAsia="宋体"/>
          <w:noProof/>
          <w:szCs w:val="20"/>
          <w:lang w:eastAsia="zh-CN"/>
        </w:rPr>
        <w:t>RP-190752, “New WID: NR Positioning Support”, Intel Corporation, Ericsson</w:t>
      </w:r>
      <w:bookmarkEnd w:id="15"/>
      <w:bookmarkEnd w:id="21"/>
    </w:p>
    <w:p w:rsidR="00EA70E7" w:rsidRPr="003D523A" w:rsidRDefault="00EA70E7" w:rsidP="00EA70E7">
      <w:pPr>
        <w:pStyle w:val="afb"/>
        <w:numPr>
          <w:ilvl w:val="0"/>
          <w:numId w:val="34"/>
        </w:numPr>
        <w:jc w:val="both"/>
      </w:pPr>
      <w:r w:rsidRPr="00E31BE3">
        <w:rPr>
          <w:rFonts w:eastAsia="宋体"/>
          <w:noProof/>
          <w:szCs w:val="20"/>
          <w:lang w:eastAsia="zh-CN"/>
        </w:rPr>
        <w:t>R1-1907869</w:t>
      </w:r>
      <w:r w:rsidRPr="00983B36">
        <w:rPr>
          <w:rFonts w:eastAsia="宋体"/>
          <w:noProof/>
          <w:szCs w:val="20"/>
          <w:lang w:eastAsia="zh-CN"/>
        </w:rPr>
        <w:t xml:space="preserve">, </w:t>
      </w:r>
      <w:r w:rsidRPr="00FA0E74">
        <w:t>LS on Reference Point for Timing Related Measurements</w:t>
      </w:r>
      <w:r>
        <w:t>, RAN1</w:t>
      </w:r>
    </w:p>
    <w:p w:rsidR="008F5962" w:rsidRPr="00906A3E" w:rsidRDefault="008F5962" w:rsidP="008B7191">
      <w:pPr>
        <w:pStyle w:val="afb"/>
        <w:numPr>
          <w:ilvl w:val="0"/>
          <w:numId w:val="34"/>
        </w:numPr>
        <w:jc w:val="both"/>
        <w:rPr>
          <w:rFonts w:eastAsia="宋体"/>
          <w:noProof/>
          <w:szCs w:val="20"/>
          <w:lang w:eastAsia="zh-CN"/>
        </w:rPr>
      </w:pPr>
      <w:bookmarkStart w:id="22" w:name="_Ref4397941"/>
      <w:bookmarkStart w:id="23" w:name="_Ref4236764"/>
      <w:r>
        <w:rPr>
          <w:rFonts w:eastAsia="宋体"/>
          <w:noProof/>
          <w:szCs w:val="20"/>
          <w:lang w:eastAsia="zh-CN"/>
        </w:rPr>
        <w:t>3GPP TS 38.215</w:t>
      </w:r>
      <w:r w:rsidR="005E2BA0">
        <w:rPr>
          <w:rFonts w:eastAsia="宋体"/>
          <w:noProof/>
          <w:szCs w:val="20"/>
          <w:lang w:eastAsia="zh-CN"/>
        </w:rPr>
        <w:t xml:space="preserve">, </w:t>
      </w:r>
      <w:r w:rsidR="000A2672">
        <w:rPr>
          <w:rFonts w:eastAsia="宋体"/>
          <w:noProof/>
          <w:szCs w:val="20"/>
          <w:lang w:eastAsia="zh-CN"/>
        </w:rPr>
        <w:t>“</w:t>
      </w:r>
      <w:r w:rsidR="006E5F4A">
        <w:rPr>
          <w:rFonts w:eastAsia="宋体"/>
          <w:noProof/>
          <w:szCs w:val="20"/>
          <w:lang w:eastAsia="zh-CN"/>
        </w:rPr>
        <w:t>NR;</w:t>
      </w:r>
      <w:r w:rsidRPr="0045463F">
        <w:rPr>
          <w:rFonts w:eastAsia="宋体"/>
          <w:noProof/>
          <w:szCs w:val="20"/>
          <w:lang w:eastAsia="zh-CN"/>
        </w:rPr>
        <w:t xml:space="preserve"> </w:t>
      </w:r>
      <w:r w:rsidRPr="00906A3E">
        <w:rPr>
          <w:rFonts w:eastAsia="宋体"/>
          <w:noProof/>
          <w:szCs w:val="20"/>
          <w:lang w:eastAsia="zh-CN"/>
        </w:rPr>
        <w:t>Physical layer</w:t>
      </w:r>
      <w:r>
        <w:rPr>
          <w:rFonts w:eastAsia="宋体"/>
          <w:noProof/>
          <w:szCs w:val="20"/>
          <w:lang w:eastAsia="zh-CN"/>
        </w:rPr>
        <w:t xml:space="preserve">; </w:t>
      </w:r>
      <w:r w:rsidRPr="00906A3E">
        <w:rPr>
          <w:rFonts w:eastAsia="宋体"/>
          <w:noProof/>
          <w:szCs w:val="20"/>
          <w:lang w:eastAsia="zh-CN"/>
        </w:rPr>
        <w:t>Measurements</w:t>
      </w:r>
      <w:r w:rsidR="000A2672">
        <w:rPr>
          <w:rFonts w:eastAsia="宋体"/>
          <w:noProof/>
          <w:szCs w:val="20"/>
          <w:lang w:eastAsia="zh-CN"/>
        </w:rPr>
        <w:t>”</w:t>
      </w:r>
      <w:bookmarkEnd w:id="22"/>
    </w:p>
    <w:p w:rsidR="00535D90" w:rsidRDefault="00535D90" w:rsidP="008B7191">
      <w:pPr>
        <w:pStyle w:val="afb"/>
        <w:numPr>
          <w:ilvl w:val="0"/>
          <w:numId w:val="34"/>
        </w:numPr>
        <w:jc w:val="both"/>
        <w:rPr>
          <w:rFonts w:eastAsia="宋体"/>
          <w:noProof/>
          <w:szCs w:val="20"/>
          <w:lang w:eastAsia="zh-CN"/>
        </w:rPr>
      </w:pPr>
      <w:bookmarkStart w:id="24" w:name="_Ref4401900"/>
      <w:r>
        <w:rPr>
          <w:rFonts w:eastAsia="宋体"/>
          <w:noProof/>
          <w:szCs w:val="20"/>
          <w:lang w:eastAsia="zh-CN"/>
        </w:rPr>
        <w:t>3GPP TS 36.214</w:t>
      </w:r>
      <w:r w:rsidR="005E2BA0">
        <w:rPr>
          <w:rFonts w:eastAsia="宋体"/>
          <w:noProof/>
          <w:szCs w:val="20"/>
          <w:lang w:eastAsia="zh-CN"/>
        </w:rPr>
        <w:t xml:space="preserve">, </w:t>
      </w:r>
      <w:r w:rsidR="000A2672">
        <w:rPr>
          <w:rFonts w:eastAsia="宋体"/>
          <w:noProof/>
          <w:szCs w:val="20"/>
          <w:lang w:eastAsia="zh-CN"/>
        </w:rPr>
        <w:t>“</w:t>
      </w:r>
      <w:r w:rsidRPr="0045463F">
        <w:rPr>
          <w:rFonts w:eastAsia="宋体"/>
          <w:noProof/>
          <w:szCs w:val="20"/>
          <w:lang w:eastAsia="zh-CN"/>
        </w:rPr>
        <w:t xml:space="preserve">E-UTRA; </w:t>
      </w:r>
      <w:r w:rsidR="00906A3E" w:rsidRPr="00906A3E">
        <w:rPr>
          <w:rFonts w:eastAsia="宋体"/>
          <w:noProof/>
          <w:szCs w:val="20"/>
          <w:lang w:eastAsia="zh-CN"/>
        </w:rPr>
        <w:t>Physical layer</w:t>
      </w:r>
      <w:r w:rsidR="00906A3E">
        <w:rPr>
          <w:rFonts w:eastAsia="宋体"/>
          <w:noProof/>
          <w:szCs w:val="20"/>
          <w:lang w:eastAsia="zh-CN"/>
        </w:rPr>
        <w:t xml:space="preserve">; </w:t>
      </w:r>
      <w:r w:rsidR="00906A3E" w:rsidRPr="00906A3E">
        <w:rPr>
          <w:rFonts w:eastAsia="宋体"/>
          <w:noProof/>
          <w:szCs w:val="20"/>
          <w:lang w:eastAsia="zh-CN"/>
        </w:rPr>
        <w:t>Measurements</w:t>
      </w:r>
      <w:r w:rsidR="000A2672">
        <w:rPr>
          <w:rFonts w:eastAsia="宋体"/>
          <w:noProof/>
          <w:szCs w:val="20"/>
          <w:lang w:eastAsia="zh-CN"/>
        </w:rPr>
        <w:t>”</w:t>
      </w:r>
      <w:bookmarkEnd w:id="23"/>
      <w:bookmarkEnd w:id="24"/>
    </w:p>
    <w:p w:rsidR="0039440B" w:rsidRDefault="0039440B" w:rsidP="0039440B">
      <w:pPr>
        <w:pStyle w:val="afb"/>
        <w:numPr>
          <w:ilvl w:val="0"/>
          <w:numId w:val="34"/>
        </w:numPr>
        <w:jc w:val="both"/>
        <w:rPr>
          <w:rFonts w:eastAsia="宋体"/>
          <w:noProof/>
          <w:szCs w:val="20"/>
          <w:lang w:eastAsia="zh-CN"/>
        </w:rPr>
      </w:pPr>
      <w:bookmarkStart w:id="25" w:name="_Ref7274478"/>
      <w:r>
        <w:rPr>
          <w:rFonts w:eastAsia="宋体"/>
          <w:noProof/>
          <w:szCs w:val="20"/>
          <w:lang w:eastAsia="zh-CN"/>
        </w:rPr>
        <w:t>3GPP TS 36.355, “</w:t>
      </w:r>
      <w:r w:rsidRPr="0045463F">
        <w:rPr>
          <w:rFonts w:eastAsia="宋体"/>
          <w:noProof/>
          <w:szCs w:val="20"/>
          <w:lang w:eastAsia="zh-CN"/>
        </w:rPr>
        <w:t>E-UTRA;</w:t>
      </w:r>
      <w:r>
        <w:rPr>
          <w:rFonts w:eastAsia="宋体"/>
          <w:noProof/>
          <w:szCs w:val="20"/>
          <w:lang w:eastAsia="zh-CN"/>
        </w:rPr>
        <w:t xml:space="preserve"> </w:t>
      </w:r>
      <w:r w:rsidRPr="0039440B">
        <w:rPr>
          <w:rFonts w:eastAsia="宋体"/>
          <w:noProof/>
          <w:szCs w:val="20"/>
          <w:lang w:eastAsia="zh-CN"/>
        </w:rPr>
        <w:t>LTE Positioning Protocol (LPP)</w:t>
      </w:r>
      <w:r>
        <w:rPr>
          <w:rFonts w:eastAsia="宋体"/>
          <w:noProof/>
          <w:szCs w:val="20"/>
          <w:lang w:eastAsia="zh-CN"/>
        </w:rPr>
        <w:t>”</w:t>
      </w:r>
      <w:bookmarkEnd w:id="25"/>
    </w:p>
    <w:p w:rsidR="0039440B" w:rsidRPr="00906A3E" w:rsidRDefault="005E2BA0" w:rsidP="0039440B">
      <w:pPr>
        <w:pStyle w:val="afb"/>
        <w:numPr>
          <w:ilvl w:val="0"/>
          <w:numId w:val="34"/>
        </w:numPr>
        <w:jc w:val="both"/>
        <w:rPr>
          <w:rFonts w:eastAsia="宋体"/>
          <w:noProof/>
          <w:szCs w:val="20"/>
          <w:lang w:eastAsia="zh-CN"/>
        </w:rPr>
      </w:pPr>
      <w:r>
        <w:rPr>
          <w:rFonts w:eastAsia="宋体"/>
          <w:noProof/>
          <w:szCs w:val="20"/>
          <w:lang w:eastAsia="zh-CN"/>
        </w:rPr>
        <w:t xml:space="preserve">3GPP TS 36.455, </w:t>
      </w:r>
      <w:r w:rsidR="0039440B">
        <w:rPr>
          <w:rFonts w:eastAsia="宋体"/>
          <w:noProof/>
          <w:szCs w:val="20"/>
          <w:lang w:eastAsia="zh-CN"/>
        </w:rPr>
        <w:t>“</w:t>
      </w:r>
      <w:r w:rsidR="0039440B" w:rsidRPr="0045463F">
        <w:rPr>
          <w:rFonts w:eastAsia="宋体"/>
          <w:noProof/>
          <w:szCs w:val="20"/>
          <w:lang w:eastAsia="zh-CN"/>
        </w:rPr>
        <w:t>E-UTRA;</w:t>
      </w:r>
      <w:r w:rsidR="0039440B">
        <w:rPr>
          <w:rFonts w:eastAsia="宋体"/>
          <w:noProof/>
          <w:szCs w:val="20"/>
          <w:lang w:eastAsia="zh-CN"/>
        </w:rPr>
        <w:t xml:space="preserve"> </w:t>
      </w:r>
      <w:r w:rsidR="0039440B" w:rsidRPr="0039440B">
        <w:rPr>
          <w:rFonts w:eastAsia="宋体"/>
          <w:noProof/>
          <w:szCs w:val="20"/>
          <w:lang w:eastAsia="zh-CN"/>
        </w:rPr>
        <w:t xml:space="preserve">LTE Positioning Protocol </w:t>
      </w:r>
      <w:r w:rsidR="0039440B">
        <w:rPr>
          <w:rFonts w:eastAsia="宋体"/>
          <w:noProof/>
          <w:szCs w:val="20"/>
          <w:lang w:eastAsia="zh-CN"/>
        </w:rPr>
        <w:t>A</w:t>
      </w:r>
      <w:r w:rsidR="0039440B" w:rsidRPr="0039440B">
        <w:rPr>
          <w:rFonts w:eastAsia="宋体"/>
          <w:noProof/>
          <w:szCs w:val="20"/>
          <w:lang w:eastAsia="zh-CN"/>
        </w:rPr>
        <w:t>(LPP</w:t>
      </w:r>
      <w:r w:rsidR="0039440B">
        <w:rPr>
          <w:rFonts w:eastAsia="宋体"/>
          <w:noProof/>
          <w:szCs w:val="20"/>
          <w:lang w:eastAsia="zh-CN"/>
        </w:rPr>
        <w:t>a</w:t>
      </w:r>
      <w:r w:rsidR="0039440B" w:rsidRPr="0039440B">
        <w:rPr>
          <w:rFonts w:eastAsia="宋体"/>
          <w:noProof/>
          <w:szCs w:val="20"/>
          <w:lang w:eastAsia="zh-CN"/>
        </w:rPr>
        <w:t>)</w:t>
      </w:r>
      <w:r w:rsidR="0039440B">
        <w:rPr>
          <w:rFonts w:eastAsia="宋体"/>
          <w:noProof/>
          <w:szCs w:val="20"/>
          <w:lang w:eastAsia="zh-CN"/>
        </w:rPr>
        <w:t>”</w:t>
      </w:r>
    </w:p>
    <w:p w:rsidR="00D77843" w:rsidRPr="00C06A22" w:rsidRDefault="005E2BA0" w:rsidP="00C06A22">
      <w:pPr>
        <w:pStyle w:val="afb"/>
        <w:numPr>
          <w:ilvl w:val="0"/>
          <w:numId w:val="34"/>
        </w:numPr>
        <w:tabs>
          <w:tab w:val="left" w:pos="0"/>
          <w:tab w:val="left" w:pos="540"/>
        </w:tabs>
        <w:jc w:val="both"/>
      </w:pPr>
      <w:bookmarkStart w:id="26" w:name="_Ref5092889"/>
      <w:r>
        <w:rPr>
          <w:rFonts w:eastAsia="宋体"/>
          <w:noProof/>
          <w:szCs w:val="20"/>
          <w:lang w:eastAsia="zh-CN"/>
        </w:rPr>
        <w:t xml:space="preserve">3GPP TS 38.901, </w:t>
      </w:r>
      <w:r w:rsidR="000A2672" w:rsidRPr="00D77843">
        <w:rPr>
          <w:rFonts w:eastAsia="宋体"/>
          <w:noProof/>
          <w:szCs w:val="20"/>
          <w:lang w:eastAsia="zh-CN"/>
        </w:rPr>
        <w:t>“</w:t>
      </w:r>
      <w:r w:rsidR="006464C8" w:rsidRPr="00D77843">
        <w:rPr>
          <w:rFonts w:eastAsia="宋体"/>
          <w:noProof/>
          <w:szCs w:val="20"/>
          <w:lang w:eastAsia="zh-CN"/>
        </w:rPr>
        <w:t>NR; LOS and NLOS channel models for frequencies from 0.5 to 100 GHz (Release 15</w:t>
      </w:r>
      <w:r w:rsidR="000A2672" w:rsidRPr="00D77843">
        <w:rPr>
          <w:rFonts w:eastAsia="宋体"/>
          <w:noProof/>
          <w:szCs w:val="20"/>
          <w:lang w:eastAsia="zh-CN"/>
        </w:rPr>
        <w:t>)”</w:t>
      </w:r>
    </w:p>
    <w:p w:rsidR="00D77843" w:rsidRPr="00C06A22" w:rsidRDefault="005E2BA0" w:rsidP="00C06A22">
      <w:pPr>
        <w:pStyle w:val="afb"/>
        <w:numPr>
          <w:ilvl w:val="0"/>
          <w:numId w:val="34"/>
        </w:numPr>
        <w:tabs>
          <w:tab w:val="left" w:pos="0"/>
          <w:tab w:val="left" w:pos="540"/>
        </w:tabs>
        <w:jc w:val="both"/>
      </w:pPr>
      <w:r>
        <w:rPr>
          <w:lang w:val="en-GB"/>
        </w:rPr>
        <w:t xml:space="preserve">3GPP TS 36.459, </w:t>
      </w:r>
      <w:r w:rsidR="00D77843">
        <w:rPr>
          <w:lang w:val="en-GB"/>
        </w:rPr>
        <w:t xml:space="preserve">“Evolved Universal Terrestrial Radio Access (E-UTRA);  </w:t>
      </w:r>
      <w:proofErr w:type="spellStart"/>
      <w:r w:rsidR="00D77843">
        <w:rPr>
          <w:lang w:val="en-GB"/>
        </w:rPr>
        <w:t>SLm</w:t>
      </w:r>
      <w:proofErr w:type="spellEnd"/>
      <w:r w:rsidR="00D77843">
        <w:rPr>
          <w:lang w:val="en-GB"/>
        </w:rPr>
        <w:t xml:space="preserve"> Application Protocol (</w:t>
      </w:r>
      <w:proofErr w:type="spellStart"/>
      <w:r w:rsidR="00D77843">
        <w:rPr>
          <w:lang w:val="en-GB"/>
        </w:rPr>
        <w:t>SLmAP</w:t>
      </w:r>
      <w:proofErr w:type="spellEnd"/>
      <w:r w:rsidR="00D77843">
        <w:rPr>
          <w:lang w:val="en-GB"/>
        </w:rPr>
        <w:t>)”</w:t>
      </w:r>
    </w:p>
    <w:p w:rsidR="00E06AF8" w:rsidRPr="00810111" w:rsidRDefault="005E2BA0" w:rsidP="00C06A22">
      <w:pPr>
        <w:pStyle w:val="afb"/>
        <w:numPr>
          <w:ilvl w:val="0"/>
          <w:numId w:val="34"/>
        </w:numPr>
        <w:tabs>
          <w:tab w:val="left" w:pos="0"/>
          <w:tab w:val="left" w:pos="540"/>
        </w:tabs>
        <w:jc w:val="both"/>
      </w:pPr>
      <w:r>
        <w:rPr>
          <w:lang w:val="en-GB"/>
        </w:rPr>
        <w:t xml:space="preserve">3GPP TS 36.111, </w:t>
      </w:r>
      <w:r w:rsidR="00D77843" w:rsidRPr="0062722D">
        <w:rPr>
          <w:lang w:val="en-GB"/>
        </w:rPr>
        <w:t>“Evolved Universal Terrestrial Radio Access (E-UTRA); Location Measurement Unit (LMU) performance specification; Network Based Positioning Systems in E-UTRAN”</w:t>
      </w:r>
      <w:bookmarkEnd w:id="16"/>
      <w:bookmarkEnd w:id="17"/>
      <w:bookmarkEnd w:id="18"/>
      <w:bookmarkEnd w:id="26"/>
    </w:p>
    <w:p w:rsidR="00810111" w:rsidRDefault="00810111" w:rsidP="00810111">
      <w:pPr>
        <w:pStyle w:val="afb"/>
        <w:numPr>
          <w:ilvl w:val="0"/>
          <w:numId w:val="34"/>
        </w:numPr>
        <w:tabs>
          <w:tab w:val="left" w:pos="0"/>
          <w:tab w:val="left" w:pos="540"/>
        </w:tabs>
        <w:jc w:val="both"/>
      </w:pPr>
      <w:r>
        <w:t>R1-</w:t>
      </w:r>
      <w:r w:rsidRPr="00810111">
        <w:t>1908573</w:t>
      </w:r>
      <w:r>
        <w:t>, “</w:t>
      </w:r>
      <w:r w:rsidRPr="00810111">
        <w:t>UE and gNB measurements for NR Positioning</w:t>
      </w:r>
      <w:r>
        <w:t>”, CATT</w:t>
      </w:r>
    </w:p>
    <w:p w:rsidR="002B0AE1" w:rsidRPr="003C2886" w:rsidRDefault="002B0AE1" w:rsidP="002B0AE1">
      <w:pPr>
        <w:pStyle w:val="afb"/>
        <w:numPr>
          <w:ilvl w:val="0"/>
          <w:numId w:val="34"/>
        </w:numPr>
        <w:tabs>
          <w:tab w:val="left" w:pos="0"/>
          <w:tab w:val="left" w:pos="540"/>
        </w:tabs>
        <w:jc w:val="both"/>
      </w:pPr>
      <w:r w:rsidRPr="002B0AE1">
        <w:t>R1-1807959</w:t>
      </w:r>
      <w:r>
        <w:t>, “</w:t>
      </w:r>
      <w:r w:rsidRPr="002B0AE1">
        <w:t>CR to 38.215 capturing the RAN1#92bis and RAN1#93 meeting agreements</w:t>
      </w:r>
      <w:r>
        <w:t>”, Intel</w:t>
      </w:r>
    </w:p>
    <w:p w:rsidR="000361BE" w:rsidRPr="003C2886" w:rsidRDefault="00E72B7F" w:rsidP="006E1FB9">
      <w:pPr>
        <w:pStyle w:val="afb"/>
        <w:numPr>
          <w:ilvl w:val="0"/>
          <w:numId w:val="34"/>
        </w:numPr>
        <w:tabs>
          <w:tab w:val="left" w:pos="0"/>
          <w:tab w:val="left" w:pos="540"/>
        </w:tabs>
        <w:jc w:val="both"/>
      </w:pPr>
      <w:bookmarkStart w:id="27" w:name="_Ref20739262"/>
      <w:r w:rsidRPr="00E72B7F">
        <w:t>R1-1907869</w:t>
      </w:r>
      <w:r>
        <w:t>, “</w:t>
      </w:r>
      <w:r w:rsidR="00AB1475" w:rsidRPr="00AB1475">
        <w:t>LS on Reference Point for Timing Related Measurements</w:t>
      </w:r>
      <w:r w:rsidR="00AB1475">
        <w:t>”, RAN1</w:t>
      </w:r>
      <w:bookmarkEnd w:id="27"/>
    </w:p>
    <w:sectPr w:rsidR="000361BE" w:rsidRPr="003C2886"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04BE" w:rsidRDefault="003B04BE" w:rsidP="00086ACB">
      <w:r>
        <w:separator/>
      </w:r>
    </w:p>
  </w:endnote>
  <w:endnote w:type="continuationSeparator" w:id="0">
    <w:p w:rsidR="003B04BE" w:rsidRDefault="003B04BE"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E6518C" w:rsidRDefault="00E6518C">
        <w:pPr>
          <w:pStyle w:val="aa"/>
        </w:pPr>
        <w:r>
          <w:fldChar w:fldCharType="begin"/>
        </w:r>
        <w:r>
          <w:instrText xml:space="preserve"> PAGE   \* MERGEFORMAT </w:instrText>
        </w:r>
        <w:r>
          <w:fldChar w:fldCharType="separate"/>
        </w:r>
        <w:r w:rsidR="008B4532">
          <w:t>1</w:t>
        </w:r>
        <w:r>
          <w:fldChar w:fldCharType="end"/>
        </w:r>
      </w:p>
    </w:sdtContent>
  </w:sdt>
  <w:p w:rsidR="00E6518C" w:rsidRDefault="00E6518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04BE" w:rsidRDefault="003B04BE" w:rsidP="00086ACB">
      <w:r>
        <w:separator/>
      </w:r>
    </w:p>
  </w:footnote>
  <w:footnote w:type="continuationSeparator" w:id="0">
    <w:p w:rsidR="003B04BE" w:rsidRDefault="003B04BE"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A0D3A64"/>
    <w:multiLevelType w:val="hybridMultilevel"/>
    <w:tmpl w:val="94BA2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09E2A11"/>
    <w:multiLevelType w:val="hybridMultilevel"/>
    <w:tmpl w:val="36DAD4D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0D1FD8"/>
    <w:multiLevelType w:val="hybridMultilevel"/>
    <w:tmpl w:val="23C0F818"/>
    <w:lvl w:ilvl="0" w:tplc="04090001">
      <w:start w:val="1"/>
      <w:numFmt w:val="bullet"/>
      <w:lvlText w:val=""/>
      <w:lvlJc w:val="left"/>
      <w:pPr>
        <w:ind w:left="284" w:hanging="360"/>
      </w:pPr>
      <w:rPr>
        <w:rFonts w:ascii="Symbol" w:hAnsi="Symbol" w:hint="default"/>
      </w:rPr>
    </w:lvl>
    <w:lvl w:ilvl="1" w:tplc="04090003">
      <w:start w:val="1"/>
      <w:numFmt w:val="bullet"/>
      <w:lvlText w:val="o"/>
      <w:lvlJc w:val="left"/>
      <w:pPr>
        <w:ind w:left="1004" w:hanging="360"/>
      </w:pPr>
      <w:rPr>
        <w:rFonts w:ascii="Courier New" w:hAnsi="Courier New" w:cs="Courier New"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8">
    <w:nsid w:val="12993743"/>
    <w:multiLevelType w:val="hybridMultilevel"/>
    <w:tmpl w:val="85FED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29D4642"/>
    <w:multiLevelType w:val="hybridMultilevel"/>
    <w:tmpl w:val="50BEF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11">
    <w:nsid w:val="15D00848"/>
    <w:multiLevelType w:val="hybridMultilevel"/>
    <w:tmpl w:val="1FDE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D9F11C5"/>
    <w:multiLevelType w:val="hybridMultilevel"/>
    <w:tmpl w:val="BB6838E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7">
    <w:nsid w:val="236876DF"/>
    <w:multiLevelType w:val="hybridMultilevel"/>
    <w:tmpl w:val="3020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4">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1965AF1"/>
    <w:multiLevelType w:val="hybridMultilevel"/>
    <w:tmpl w:val="537E7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644995"/>
    <w:multiLevelType w:val="hybridMultilevel"/>
    <w:tmpl w:val="E048C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7804D93"/>
    <w:multiLevelType w:val="hybridMultilevel"/>
    <w:tmpl w:val="AF92D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6">
    <w:nsid w:val="54F17271"/>
    <w:multiLevelType w:val="multilevel"/>
    <w:tmpl w:val="AFBC4856"/>
    <w:numStyleLink w:val="StyleBulleted"/>
  </w:abstractNum>
  <w:abstractNum w:abstractNumId="37">
    <w:nsid w:val="54F17954"/>
    <w:multiLevelType w:val="multilevel"/>
    <w:tmpl w:val="54F179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9363C7A"/>
    <w:multiLevelType w:val="multilevel"/>
    <w:tmpl w:val="59363C7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4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nsid w:val="65332A62"/>
    <w:multiLevelType w:val="hybridMultilevel"/>
    <w:tmpl w:val="6D085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49">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52">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55">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5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46"/>
  </w:num>
  <w:num w:numId="3">
    <w:abstractNumId w:val="2"/>
  </w:num>
  <w:num w:numId="4">
    <w:abstractNumId w:val="57"/>
  </w:num>
  <w:num w:numId="5">
    <w:abstractNumId w:val="22"/>
  </w:num>
  <w:num w:numId="6">
    <w:abstractNumId w:val="56"/>
  </w:num>
  <w:num w:numId="7">
    <w:abstractNumId w:val="10"/>
  </w:num>
  <w:num w:numId="8">
    <w:abstractNumId w:val="0"/>
  </w:num>
  <w:num w:numId="9">
    <w:abstractNumId w:val="34"/>
  </w:num>
  <w:num w:numId="10">
    <w:abstractNumId w:val="15"/>
  </w:num>
  <w:num w:numId="11">
    <w:abstractNumId w:val="45"/>
  </w:num>
  <w:num w:numId="12">
    <w:abstractNumId w:val="24"/>
  </w:num>
  <w:num w:numId="13">
    <w:abstractNumId w:val="13"/>
  </w:num>
  <w:num w:numId="14">
    <w:abstractNumId w:val="55"/>
  </w:num>
  <w:num w:numId="15">
    <w:abstractNumId w:val="33"/>
  </w:num>
  <w:num w:numId="16">
    <w:abstractNumId w:val="23"/>
  </w:num>
  <w:num w:numId="17">
    <w:abstractNumId w:val="35"/>
  </w:num>
  <w:num w:numId="18">
    <w:abstractNumId w:val="48"/>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12"/>
  </w:num>
  <w:num w:numId="22">
    <w:abstractNumId w:val="58"/>
  </w:num>
  <w:num w:numId="23">
    <w:abstractNumId w:val="19"/>
  </w:num>
  <w:num w:numId="24">
    <w:abstractNumId w:val="53"/>
  </w:num>
  <w:num w:numId="25">
    <w:abstractNumId w:val="40"/>
  </w:num>
  <w:num w:numId="26">
    <w:abstractNumId w:val="16"/>
  </w:num>
  <w:num w:numId="27">
    <w:abstractNumId w:val="3"/>
  </w:num>
  <w:num w:numId="28">
    <w:abstractNumId w:val="54"/>
  </w:num>
  <w:num w:numId="29">
    <w:abstractNumId w:val="1"/>
  </w:num>
  <w:num w:numId="30">
    <w:abstractNumId w:val="39"/>
  </w:num>
  <w:num w:numId="31">
    <w:abstractNumId w:val="18"/>
  </w:num>
  <w:num w:numId="32">
    <w:abstractNumId w:val="44"/>
  </w:num>
  <w:num w:numId="33">
    <w:abstractNumId w:val="42"/>
  </w:num>
  <w:num w:numId="34">
    <w:abstractNumId w:val="50"/>
  </w:num>
  <w:num w:numId="35">
    <w:abstractNumId w:val="26"/>
  </w:num>
  <w:num w:numId="36">
    <w:abstractNumId w:val="11"/>
  </w:num>
  <w:num w:numId="37">
    <w:abstractNumId w:val="8"/>
  </w:num>
  <w:num w:numId="38">
    <w:abstractNumId w:val="4"/>
  </w:num>
  <w:num w:numId="39">
    <w:abstractNumId w:val="41"/>
  </w:num>
  <w:num w:numId="40">
    <w:abstractNumId w:val="49"/>
  </w:num>
  <w:num w:numId="41">
    <w:abstractNumId w:val="29"/>
  </w:num>
  <w:num w:numId="42">
    <w:abstractNumId w:val="38"/>
  </w:num>
  <w:num w:numId="43">
    <w:abstractNumId w:val="6"/>
  </w:num>
  <w:num w:numId="44">
    <w:abstractNumId w:val="28"/>
  </w:num>
  <w:num w:numId="45">
    <w:abstractNumId w:val="27"/>
  </w:num>
  <w:num w:numId="46">
    <w:abstractNumId w:val="32"/>
  </w:num>
  <w:num w:numId="47">
    <w:abstractNumId w:val="21"/>
  </w:num>
  <w:num w:numId="48">
    <w:abstractNumId w:val="47"/>
  </w:num>
  <w:num w:numId="49">
    <w:abstractNumId w:val="20"/>
  </w:num>
  <w:num w:numId="50">
    <w:abstractNumId w:val="14"/>
  </w:num>
  <w:num w:numId="51">
    <w:abstractNumId w:val="17"/>
  </w:num>
  <w:num w:numId="52">
    <w:abstractNumId w:val="7"/>
  </w:num>
  <w:num w:numId="53">
    <w:abstractNumId w:val="31"/>
  </w:num>
  <w:num w:numId="54">
    <w:abstractNumId w:val="37"/>
  </w:num>
  <w:num w:numId="55">
    <w:abstractNumId w:val="36"/>
  </w:num>
  <w:num w:numId="56">
    <w:abstractNumId w:val="43"/>
  </w:num>
  <w:num w:numId="57">
    <w:abstractNumId w:val="52"/>
  </w:num>
  <w:num w:numId="58">
    <w:abstractNumId w:val="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CtBQDITfPILgAAAA=="/>
  </w:docVars>
  <w:rsids>
    <w:rsidRoot w:val="00174C61"/>
    <w:rsid w:val="000000B8"/>
    <w:rsid w:val="00000710"/>
    <w:rsid w:val="0000116E"/>
    <w:rsid w:val="00001268"/>
    <w:rsid w:val="00001BF0"/>
    <w:rsid w:val="000020AE"/>
    <w:rsid w:val="00002480"/>
    <w:rsid w:val="000028D5"/>
    <w:rsid w:val="00002993"/>
    <w:rsid w:val="00002BA4"/>
    <w:rsid w:val="00002D36"/>
    <w:rsid w:val="000031B5"/>
    <w:rsid w:val="00003AF5"/>
    <w:rsid w:val="00003BC3"/>
    <w:rsid w:val="00003C01"/>
    <w:rsid w:val="00003C51"/>
    <w:rsid w:val="00003CDA"/>
    <w:rsid w:val="00003DAD"/>
    <w:rsid w:val="00003DEA"/>
    <w:rsid w:val="00004382"/>
    <w:rsid w:val="00004432"/>
    <w:rsid w:val="00004694"/>
    <w:rsid w:val="0000526E"/>
    <w:rsid w:val="0000585D"/>
    <w:rsid w:val="000058DC"/>
    <w:rsid w:val="000058E0"/>
    <w:rsid w:val="00005B3A"/>
    <w:rsid w:val="00006D48"/>
    <w:rsid w:val="000071F2"/>
    <w:rsid w:val="0000746F"/>
    <w:rsid w:val="0001010E"/>
    <w:rsid w:val="000103BD"/>
    <w:rsid w:val="00010FCA"/>
    <w:rsid w:val="0001190C"/>
    <w:rsid w:val="0001191D"/>
    <w:rsid w:val="000121D8"/>
    <w:rsid w:val="0001266B"/>
    <w:rsid w:val="00012D10"/>
    <w:rsid w:val="00013178"/>
    <w:rsid w:val="000134A8"/>
    <w:rsid w:val="00013589"/>
    <w:rsid w:val="00013594"/>
    <w:rsid w:val="00013898"/>
    <w:rsid w:val="000138B0"/>
    <w:rsid w:val="000139C4"/>
    <w:rsid w:val="00013E09"/>
    <w:rsid w:val="00014B40"/>
    <w:rsid w:val="00015239"/>
    <w:rsid w:val="00015333"/>
    <w:rsid w:val="00015391"/>
    <w:rsid w:val="000153BC"/>
    <w:rsid w:val="00015C84"/>
    <w:rsid w:val="00015DD3"/>
    <w:rsid w:val="00015EE2"/>
    <w:rsid w:val="0001684A"/>
    <w:rsid w:val="00016A17"/>
    <w:rsid w:val="00016C25"/>
    <w:rsid w:val="00016D8A"/>
    <w:rsid w:val="00017155"/>
    <w:rsid w:val="0001721A"/>
    <w:rsid w:val="00017AD0"/>
    <w:rsid w:val="00017B7D"/>
    <w:rsid w:val="00017E3E"/>
    <w:rsid w:val="00020197"/>
    <w:rsid w:val="00020200"/>
    <w:rsid w:val="000202F8"/>
    <w:rsid w:val="000203FC"/>
    <w:rsid w:val="00020A67"/>
    <w:rsid w:val="00021345"/>
    <w:rsid w:val="00021493"/>
    <w:rsid w:val="00021B75"/>
    <w:rsid w:val="00021C27"/>
    <w:rsid w:val="00021D4B"/>
    <w:rsid w:val="0002248D"/>
    <w:rsid w:val="0002277C"/>
    <w:rsid w:val="0002295B"/>
    <w:rsid w:val="00022D48"/>
    <w:rsid w:val="00023126"/>
    <w:rsid w:val="00023323"/>
    <w:rsid w:val="000233EB"/>
    <w:rsid w:val="000234EF"/>
    <w:rsid w:val="00024201"/>
    <w:rsid w:val="000244AB"/>
    <w:rsid w:val="00024A33"/>
    <w:rsid w:val="00025258"/>
    <w:rsid w:val="0002541F"/>
    <w:rsid w:val="0002607B"/>
    <w:rsid w:val="000265FE"/>
    <w:rsid w:val="0002668B"/>
    <w:rsid w:val="00026CD4"/>
    <w:rsid w:val="00026F1B"/>
    <w:rsid w:val="000270AF"/>
    <w:rsid w:val="00027113"/>
    <w:rsid w:val="000271D1"/>
    <w:rsid w:val="000272A7"/>
    <w:rsid w:val="00030150"/>
    <w:rsid w:val="000303E4"/>
    <w:rsid w:val="000305EE"/>
    <w:rsid w:val="0003080D"/>
    <w:rsid w:val="00030B2B"/>
    <w:rsid w:val="00030FDB"/>
    <w:rsid w:val="000314F2"/>
    <w:rsid w:val="00032402"/>
    <w:rsid w:val="00032901"/>
    <w:rsid w:val="00032E4F"/>
    <w:rsid w:val="00033E9C"/>
    <w:rsid w:val="00034026"/>
    <w:rsid w:val="000341A6"/>
    <w:rsid w:val="000346B0"/>
    <w:rsid w:val="000346B3"/>
    <w:rsid w:val="000347B8"/>
    <w:rsid w:val="00034A49"/>
    <w:rsid w:val="00034F0A"/>
    <w:rsid w:val="00035026"/>
    <w:rsid w:val="0003557E"/>
    <w:rsid w:val="00035AB3"/>
    <w:rsid w:val="00035B1C"/>
    <w:rsid w:val="00035B26"/>
    <w:rsid w:val="00035C47"/>
    <w:rsid w:val="00035F83"/>
    <w:rsid w:val="000360BC"/>
    <w:rsid w:val="00036173"/>
    <w:rsid w:val="000361BE"/>
    <w:rsid w:val="000362AC"/>
    <w:rsid w:val="000363F1"/>
    <w:rsid w:val="00036639"/>
    <w:rsid w:val="00036DD3"/>
    <w:rsid w:val="00037166"/>
    <w:rsid w:val="000372FA"/>
    <w:rsid w:val="00037533"/>
    <w:rsid w:val="00037B2F"/>
    <w:rsid w:val="00037D1D"/>
    <w:rsid w:val="000403E1"/>
    <w:rsid w:val="000406F6"/>
    <w:rsid w:val="00040B6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2FA"/>
    <w:rsid w:val="00047C0C"/>
    <w:rsid w:val="000502DD"/>
    <w:rsid w:val="000514EA"/>
    <w:rsid w:val="000515CC"/>
    <w:rsid w:val="00051747"/>
    <w:rsid w:val="00051F65"/>
    <w:rsid w:val="000522B8"/>
    <w:rsid w:val="000524D7"/>
    <w:rsid w:val="000529D0"/>
    <w:rsid w:val="00052A63"/>
    <w:rsid w:val="00052B2C"/>
    <w:rsid w:val="00052C0F"/>
    <w:rsid w:val="00052D94"/>
    <w:rsid w:val="00053D39"/>
    <w:rsid w:val="00053DD9"/>
    <w:rsid w:val="000541FE"/>
    <w:rsid w:val="0005434E"/>
    <w:rsid w:val="00054A6E"/>
    <w:rsid w:val="00054C44"/>
    <w:rsid w:val="00054D90"/>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3A3"/>
    <w:rsid w:val="0006372C"/>
    <w:rsid w:val="00063A07"/>
    <w:rsid w:val="00063A87"/>
    <w:rsid w:val="00063B2C"/>
    <w:rsid w:val="0006400F"/>
    <w:rsid w:val="000648E4"/>
    <w:rsid w:val="00064A60"/>
    <w:rsid w:val="00064BEB"/>
    <w:rsid w:val="00064D3B"/>
    <w:rsid w:val="00065827"/>
    <w:rsid w:val="00065AD0"/>
    <w:rsid w:val="00065D06"/>
    <w:rsid w:val="00065FB5"/>
    <w:rsid w:val="00066137"/>
    <w:rsid w:val="00066AD6"/>
    <w:rsid w:val="0006733C"/>
    <w:rsid w:val="000677BA"/>
    <w:rsid w:val="00067E8F"/>
    <w:rsid w:val="000703AE"/>
    <w:rsid w:val="000704F5"/>
    <w:rsid w:val="000706D0"/>
    <w:rsid w:val="000706E4"/>
    <w:rsid w:val="00070840"/>
    <w:rsid w:val="00070998"/>
    <w:rsid w:val="00070CE4"/>
    <w:rsid w:val="00070FEF"/>
    <w:rsid w:val="000711D0"/>
    <w:rsid w:val="00071866"/>
    <w:rsid w:val="00071A63"/>
    <w:rsid w:val="00071CC0"/>
    <w:rsid w:val="0007268F"/>
    <w:rsid w:val="00072892"/>
    <w:rsid w:val="0007387B"/>
    <w:rsid w:val="00073F2E"/>
    <w:rsid w:val="0007425A"/>
    <w:rsid w:val="00074417"/>
    <w:rsid w:val="00074FDF"/>
    <w:rsid w:val="0007503D"/>
    <w:rsid w:val="0007514C"/>
    <w:rsid w:val="000759E5"/>
    <w:rsid w:val="00075BF3"/>
    <w:rsid w:val="00075DE2"/>
    <w:rsid w:val="000769ED"/>
    <w:rsid w:val="00076C4C"/>
    <w:rsid w:val="00076F69"/>
    <w:rsid w:val="0007715A"/>
    <w:rsid w:val="000773C4"/>
    <w:rsid w:val="000773EF"/>
    <w:rsid w:val="00077440"/>
    <w:rsid w:val="0007751C"/>
    <w:rsid w:val="000778A3"/>
    <w:rsid w:val="00077CAF"/>
    <w:rsid w:val="0008050D"/>
    <w:rsid w:val="00080633"/>
    <w:rsid w:val="00080E86"/>
    <w:rsid w:val="000811E7"/>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7B"/>
    <w:rsid w:val="000859B2"/>
    <w:rsid w:val="00085C05"/>
    <w:rsid w:val="0008610F"/>
    <w:rsid w:val="00086571"/>
    <w:rsid w:val="00086670"/>
    <w:rsid w:val="000868B5"/>
    <w:rsid w:val="00086ACB"/>
    <w:rsid w:val="00086D38"/>
    <w:rsid w:val="00086D94"/>
    <w:rsid w:val="00086F74"/>
    <w:rsid w:val="00087736"/>
    <w:rsid w:val="00087B64"/>
    <w:rsid w:val="00087DFB"/>
    <w:rsid w:val="00090355"/>
    <w:rsid w:val="00090E36"/>
    <w:rsid w:val="00091984"/>
    <w:rsid w:val="00091E5B"/>
    <w:rsid w:val="00092747"/>
    <w:rsid w:val="00092A91"/>
    <w:rsid w:val="00092C16"/>
    <w:rsid w:val="00092C85"/>
    <w:rsid w:val="00092FBF"/>
    <w:rsid w:val="00093257"/>
    <w:rsid w:val="000933B4"/>
    <w:rsid w:val="000934F6"/>
    <w:rsid w:val="0009375D"/>
    <w:rsid w:val="00093FA5"/>
    <w:rsid w:val="000945B8"/>
    <w:rsid w:val="00094816"/>
    <w:rsid w:val="000948F0"/>
    <w:rsid w:val="00094BBC"/>
    <w:rsid w:val="00094E36"/>
    <w:rsid w:val="0009539E"/>
    <w:rsid w:val="00095583"/>
    <w:rsid w:val="000958BD"/>
    <w:rsid w:val="000965C6"/>
    <w:rsid w:val="00096BDA"/>
    <w:rsid w:val="00096DE6"/>
    <w:rsid w:val="000976C5"/>
    <w:rsid w:val="00097899"/>
    <w:rsid w:val="000978F2"/>
    <w:rsid w:val="00097C23"/>
    <w:rsid w:val="00097C68"/>
    <w:rsid w:val="00097E1D"/>
    <w:rsid w:val="00097F0E"/>
    <w:rsid w:val="000A1209"/>
    <w:rsid w:val="000A1914"/>
    <w:rsid w:val="000A20F2"/>
    <w:rsid w:val="000A211F"/>
    <w:rsid w:val="000A25C3"/>
    <w:rsid w:val="000A2672"/>
    <w:rsid w:val="000A26A1"/>
    <w:rsid w:val="000A2C42"/>
    <w:rsid w:val="000A2F0D"/>
    <w:rsid w:val="000A30BC"/>
    <w:rsid w:val="000A3483"/>
    <w:rsid w:val="000A3AD9"/>
    <w:rsid w:val="000A436C"/>
    <w:rsid w:val="000A45F5"/>
    <w:rsid w:val="000A56CE"/>
    <w:rsid w:val="000A5C23"/>
    <w:rsid w:val="000A6131"/>
    <w:rsid w:val="000A668E"/>
    <w:rsid w:val="000A66F3"/>
    <w:rsid w:val="000A6D28"/>
    <w:rsid w:val="000A73FF"/>
    <w:rsid w:val="000A7813"/>
    <w:rsid w:val="000A7F0F"/>
    <w:rsid w:val="000B0254"/>
    <w:rsid w:val="000B0477"/>
    <w:rsid w:val="000B0B10"/>
    <w:rsid w:val="000B0BF3"/>
    <w:rsid w:val="000B181D"/>
    <w:rsid w:val="000B21A5"/>
    <w:rsid w:val="000B22FC"/>
    <w:rsid w:val="000B2461"/>
    <w:rsid w:val="000B26E0"/>
    <w:rsid w:val="000B29D6"/>
    <w:rsid w:val="000B2EFC"/>
    <w:rsid w:val="000B2F72"/>
    <w:rsid w:val="000B3869"/>
    <w:rsid w:val="000B3B91"/>
    <w:rsid w:val="000B3F3B"/>
    <w:rsid w:val="000B4103"/>
    <w:rsid w:val="000B42AC"/>
    <w:rsid w:val="000B45B5"/>
    <w:rsid w:val="000B4F45"/>
    <w:rsid w:val="000B54AF"/>
    <w:rsid w:val="000B5CFA"/>
    <w:rsid w:val="000B5E78"/>
    <w:rsid w:val="000B5E9C"/>
    <w:rsid w:val="000B60DF"/>
    <w:rsid w:val="000B639E"/>
    <w:rsid w:val="000B69FD"/>
    <w:rsid w:val="000B6DBC"/>
    <w:rsid w:val="000B6E66"/>
    <w:rsid w:val="000B735A"/>
    <w:rsid w:val="000B7494"/>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8FF"/>
    <w:rsid w:val="000C7ACE"/>
    <w:rsid w:val="000C7B03"/>
    <w:rsid w:val="000C7BEA"/>
    <w:rsid w:val="000D00D7"/>
    <w:rsid w:val="000D03C5"/>
    <w:rsid w:val="000D03C6"/>
    <w:rsid w:val="000D0D66"/>
    <w:rsid w:val="000D0F96"/>
    <w:rsid w:val="000D1214"/>
    <w:rsid w:val="000D13FE"/>
    <w:rsid w:val="000D15FD"/>
    <w:rsid w:val="000D21BE"/>
    <w:rsid w:val="000D2636"/>
    <w:rsid w:val="000D2C94"/>
    <w:rsid w:val="000D2E3D"/>
    <w:rsid w:val="000D2EAA"/>
    <w:rsid w:val="000D3289"/>
    <w:rsid w:val="000D3D41"/>
    <w:rsid w:val="000D3DF1"/>
    <w:rsid w:val="000D40A4"/>
    <w:rsid w:val="000D42A3"/>
    <w:rsid w:val="000D44E3"/>
    <w:rsid w:val="000D45C0"/>
    <w:rsid w:val="000D4646"/>
    <w:rsid w:val="000D48A7"/>
    <w:rsid w:val="000D4E7F"/>
    <w:rsid w:val="000D5509"/>
    <w:rsid w:val="000D61B8"/>
    <w:rsid w:val="000D6276"/>
    <w:rsid w:val="000D72BE"/>
    <w:rsid w:val="000D73FA"/>
    <w:rsid w:val="000D74A9"/>
    <w:rsid w:val="000D7510"/>
    <w:rsid w:val="000E04F9"/>
    <w:rsid w:val="000E05C2"/>
    <w:rsid w:val="000E05DB"/>
    <w:rsid w:val="000E0BCB"/>
    <w:rsid w:val="000E194A"/>
    <w:rsid w:val="000E1B13"/>
    <w:rsid w:val="000E1C50"/>
    <w:rsid w:val="000E1F43"/>
    <w:rsid w:val="000E2180"/>
    <w:rsid w:val="000E25C9"/>
    <w:rsid w:val="000E2783"/>
    <w:rsid w:val="000E30E1"/>
    <w:rsid w:val="000E3578"/>
    <w:rsid w:val="000E3880"/>
    <w:rsid w:val="000E3A74"/>
    <w:rsid w:val="000E458E"/>
    <w:rsid w:val="000E46B2"/>
    <w:rsid w:val="000E4C97"/>
    <w:rsid w:val="000E5563"/>
    <w:rsid w:val="000E569D"/>
    <w:rsid w:val="000E5767"/>
    <w:rsid w:val="000E61A4"/>
    <w:rsid w:val="000E67DD"/>
    <w:rsid w:val="000E79A2"/>
    <w:rsid w:val="000E7E4E"/>
    <w:rsid w:val="000E7F75"/>
    <w:rsid w:val="000F0396"/>
    <w:rsid w:val="000F0692"/>
    <w:rsid w:val="000F0E0B"/>
    <w:rsid w:val="000F10D7"/>
    <w:rsid w:val="000F14A4"/>
    <w:rsid w:val="000F1C3B"/>
    <w:rsid w:val="000F1D66"/>
    <w:rsid w:val="000F2187"/>
    <w:rsid w:val="000F2328"/>
    <w:rsid w:val="000F27D0"/>
    <w:rsid w:val="000F28A8"/>
    <w:rsid w:val="000F2A29"/>
    <w:rsid w:val="000F3160"/>
    <w:rsid w:val="000F322A"/>
    <w:rsid w:val="000F3732"/>
    <w:rsid w:val="000F3F22"/>
    <w:rsid w:val="000F500B"/>
    <w:rsid w:val="000F575F"/>
    <w:rsid w:val="000F58C8"/>
    <w:rsid w:val="000F6A2E"/>
    <w:rsid w:val="000F6E64"/>
    <w:rsid w:val="000F6FC3"/>
    <w:rsid w:val="000F6FE6"/>
    <w:rsid w:val="000F727E"/>
    <w:rsid w:val="000F79D1"/>
    <w:rsid w:val="0010053C"/>
    <w:rsid w:val="0010085A"/>
    <w:rsid w:val="00100D33"/>
    <w:rsid w:val="00100F34"/>
    <w:rsid w:val="00100F3B"/>
    <w:rsid w:val="00101182"/>
    <w:rsid w:val="00101304"/>
    <w:rsid w:val="00101A0A"/>
    <w:rsid w:val="00101B73"/>
    <w:rsid w:val="001021B1"/>
    <w:rsid w:val="0010272B"/>
    <w:rsid w:val="0010381B"/>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3E2C"/>
    <w:rsid w:val="0011433F"/>
    <w:rsid w:val="00114435"/>
    <w:rsid w:val="00114CF9"/>
    <w:rsid w:val="00115756"/>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A4"/>
    <w:rsid w:val="001231BE"/>
    <w:rsid w:val="001231FE"/>
    <w:rsid w:val="001234B3"/>
    <w:rsid w:val="001239E6"/>
    <w:rsid w:val="00123FA7"/>
    <w:rsid w:val="00124021"/>
    <w:rsid w:val="001241A3"/>
    <w:rsid w:val="00124382"/>
    <w:rsid w:val="001243B7"/>
    <w:rsid w:val="001245DA"/>
    <w:rsid w:val="001252F9"/>
    <w:rsid w:val="00125543"/>
    <w:rsid w:val="001257FC"/>
    <w:rsid w:val="00125EAB"/>
    <w:rsid w:val="00126539"/>
    <w:rsid w:val="00126695"/>
    <w:rsid w:val="00126A73"/>
    <w:rsid w:val="00126D72"/>
    <w:rsid w:val="00126F7F"/>
    <w:rsid w:val="001278B6"/>
    <w:rsid w:val="00127BA7"/>
    <w:rsid w:val="00127C6B"/>
    <w:rsid w:val="00127F3F"/>
    <w:rsid w:val="0013006F"/>
    <w:rsid w:val="00130397"/>
    <w:rsid w:val="00130487"/>
    <w:rsid w:val="00131D58"/>
    <w:rsid w:val="00131EDA"/>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990"/>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65C"/>
    <w:rsid w:val="00147993"/>
    <w:rsid w:val="00147B9C"/>
    <w:rsid w:val="00147E89"/>
    <w:rsid w:val="001500D1"/>
    <w:rsid w:val="0015024A"/>
    <w:rsid w:val="001505B3"/>
    <w:rsid w:val="00150792"/>
    <w:rsid w:val="001509F7"/>
    <w:rsid w:val="00150DFA"/>
    <w:rsid w:val="00151C75"/>
    <w:rsid w:val="00152220"/>
    <w:rsid w:val="00152849"/>
    <w:rsid w:val="0015328D"/>
    <w:rsid w:val="001532CE"/>
    <w:rsid w:val="001535C4"/>
    <w:rsid w:val="00153B77"/>
    <w:rsid w:val="00153DA3"/>
    <w:rsid w:val="001548E5"/>
    <w:rsid w:val="00154C90"/>
    <w:rsid w:val="00156185"/>
    <w:rsid w:val="0015637C"/>
    <w:rsid w:val="00156AE9"/>
    <w:rsid w:val="00156EAB"/>
    <w:rsid w:val="00156F86"/>
    <w:rsid w:val="001574BE"/>
    <w:rsid w:val="001575A0"/>
    <w:rsid w:val="00157B74"/>
    <w:rsid w:val="00157C6C"/>
    <w:rsid w:val="00157D99"/>
    <w:rsid w:val="001603C9"/>
    <w:rsid w:val="0016051F"/>
    <w:rsid w:val="00160522"/>
    <w:rsid w:val="0016054A"/>
    <w:rsid w:val="00160747"/>
    <w:rsid w:val="00160C28"/>
    <w:rsid w:val="00161234"/>
    <w:rsid w:val="001612DB"/>
    <w:rsid w:val="00161418"/>
    <w:rsid w:val="001616B0"/>
    <w:rsid w:val="001616EC"/>
    <w:rsid w:val="0016198A"/>
    <w:rsid w:val="00161ACE"/>
    <w:rsid w:val="00161B6B"/>
    <w:rsid w:val="00161CB1"/>
    <w:rsid w:val="00161D14"/>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15D"/>
    <w:rsid w:val="001675EC"/>
    <w:rsid w:val="00167B14"/>
    <w:rsid w:val="00167B7E"/>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6B59"/>
    <w:rsid w:val="001771CD"/>
    <w:rsid w:val="001771F7"/>
    <w:rsid w:val="00177638"/>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0FCF"/>
    <w:rsid w:val="00191719"/>
    <w:rsid w:val="001923AB"/>
    <w:rsid w:val="0019256D"/>
    <w:rsid w:val="00193088"/>
    <w:rsid w:val="001934DA"/>
    <w:rsid w:val="0019363F"/>
    <w:rsid w:val="00193B17"/>
    <w:rsid w:val="00193F69"/>
    <w:rsid w:val="0019507E"/>
    <w:rsid w:val="00195264"/>
    <w:rsid w:val="00195389"/>
    <w:rsid w:val="00195682"/>
    <w:rsid w:val="001958E4"/>
    <w:rsid w:val="00195BB9"/>
    <w:rsid w:val="00195CF4"/>
    <w:rsid w:val="00195F47"/>
    <w:rsid w:val="001960CF"/>
    <w:rsid w:val="00196C4A"/>
    <w:rsid w:val="001971AE"/>
    <w:rsid w:val="001975BB"/>
    <w:rsid w:val="001979F6"/>
    <w:rsid w:val="001A01A6"/>
    <w:rsid w:val="001A047A"/>
    <w:rsid w:val="001A0BDA"/>
    <w:rsid w:val="001A198D"/>
    <w:rsid w:val="001A1C92"/>
    <w:rsid w:val="001A2372"/>
    <w:rsid w:val="001A38CE"/>
    <w:rsid w:val="001A3CB2"/>
    <w:rsid w:val="001A42DD"/>
    <w:rsid w:val="001A45B6"/>
    <w:rsid w:val="001A4E98"/>
    <w:rsid w:val="001A51BF"/>
    <w:rsid w:val="001A549E"/>
    <w:rsid w:val="001A552F"/>
    <w:rsid w:val="001A5CDF"/>
    <w:rsid w:val="001A6612"/>
    <w:rsid w:val="001A6F0F"/>
    <w:rsid w:val="001A72E2"/>
    <w:rsid w:val="001B00FE"/>
    <w:rsid w:val="001B0E8A"/>
    <w:rsid w:val="001B0F1B"/>
    <w:rsid w:val="001B1312"/>
    <w:rsid w:val="001B13E0"/>
    <w:rsid w:val="001B14A7"/>
    <w:rsid w:val="001B15F6"/>
    <w:rsid w:val="001B19A2"/>
    <w:rsid w:val="001B1B22"/>
    <w:rsid w:val="001B1B72"/>
    <w:rsid w:val="001B2366"/>
    <w:rsid w:val="001B23C8"/>
    <w:rsid w:val="001B2490"/>
    <w:rsid w:val="001B29C8"/>
    <w:rsid w:val="001B4A39"/>
    <w:rsid w:val="001B4C54"/>
    <w:rsid w:val="001B5481"/>
    <w:rsid w:val="001B5747"/>
    <w:rsid w:val="001B5925"/>
    <w:rsid w:val="001B5BD8"/>
    <w:rsid w:val="001B5F80"/>
    <w:rsid w:val="001B63EA"/>
    <w:rsid w:val="001B6667"/>
    <w:rsid w:val="001B6765"/>
    <w:rsid w:val="001B6F2A"/>
    <w:rsid w:val="001B6F68"/>
    <w:rsid w:val="001B6FE2"/>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1DD"/>
    <w:rsid w:val="001C4BA7"/>
    <w:rsid w:val="001C4C73"/>
    <w:rsid w:val="001C4DB6"/>
    <w:rsid w:val="001C5667"/>
    <w:rsid w:val="001C5893"/>
    <w:rsid w:val="001C5BFB"/>
    <w:rsid w:val="001C630A"/>
    <w:rsid w:val="001C651A"/>
    <w:rsid w:val="001C69A7"/>
    <w:rsid w:val="001C6A77"/>
    <w:rsid w:val="001C6AEE"/>
    <w:rsid w:val="001C6C56"/>
    <w:rsid w:val="001C6EF4"/>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753"/>
    <w:rsid w:val="001D6AB1"/>
    <w:rsid w:val="001D6C12"/>
    <w:rsid w:val="001D7360"/>
    <w:rsid w:val="001D79C0"/>
    <w:rsid w:val="001D7C54"/>
    <w:rsid w:val="001D7D8F"/>
    <w:rsid w:val="001E03AD"/>
    <w:rsid w:val="001E06C5"/>
    <w:rsid w:val="001E0DCE"/>
    <w:rsid w:val="001E0E2C"/>
    <w:rsid w:val="001E1199"/>
    <w:rsid w:val="001E12AA"/>
    <w:rsid w:val="001E2231"/>
    <w:rsid w:val="001E2247"/>
    <w:rsid w:val="001E2562"/>
    <w:rsid w:val="001E27A8"/>
    <w:rsid w:val="001E301F"/>
    <w:rsid w:val="001E314A"/>
    <w:rsid w:val="001E3AF0"/>
    <w:rsid w:val="001E3B7F"/>
    <w:rsid w:val="001E40F3"/>
    <w:rsid w:val="001E45F3"/>
    <w:rsid w:val="001E4AC2"/>
    <w:rsid w:val="001E4BC6"/>
    <w:rsid w:val="001E54F0"/>
    <w:rsid w:val="001E568A"/>
    <w:rsid w:val="001E57E6"/>
    <w:rsid w:val="001E5A0A"/>
    <w:rsid w:val="001E632B"/>
    <w:rsid w:val="001E6555"/>
    <w:rsid w:val="001E7525"/>
    <w:rsid w:val="001E7EFC"/>
    <w:rsid w:val="001F0996"/>
    <w:rsid w:val="001F0B9B"/>
    <w:rsid w:val="001F0BBC"/>
    <w:rsid w:val="001F0F77"/>
    <w:rsid w:val="001F13E0"/>
    <w:rsid w:val="001F1AD9"/>
    <w:rsid w:val="001F1CA1"/>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1F70DC"/>
    <w:rsid w:val="001F7D86"/>
    <w:rsid w:val="0020099E"/>
    <w:rsid w:val="00200C06"/>
    <w:rsid w:val="00200DCD"/>
    <w:rsid w:val="00202106"/>
    <w:rsid w:val="00202226"/>
    <w:rsid w:val="00202670"/>
    <w:rsid w:val="002028FB"/>
    <w:rsid w:val="00203216"/>
    <w:rsid w:val="00203E99"/>
    <w:rsid w:val="002040C8"/>
    <w:rsid w:val="00204C19"/>
    <w:rsid w:val="00204C5A"/>
    <w:rsid w:val="0020507C"/>
    <w:rsid w:val="002052D3"/>
    <w:rsid w:val="0020534F"/>
    <w:rsid w:val="0020540A"/>
    <w:rsid w:val="0020560D"/>
    <w:rsid w:val="00205D84"/>
    <w:rsid w:val="002060FA"/>
    <w:rsid w:val="00206423"/>
    <w:rsid w:val="00206533"/>
    <w:rsid w:val="0020791D"/>
    <w:rsid w:val="00207A72"/>
    <w:rsid w:val="002103CB"/>
    <w:rsid w:val="002103FD"/>
    <w:rsid w:val="00210462"/>
    <w:rsid w:val="00210913"/>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3B"/>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48"/>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23A"/>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A19"/>
    <w:rsid w:val="00241C12"/>
    <w:rsid w:val="00241C4F"/>
    <w:rsid w:val="00241F2E"/>
    <w:rsid w:val="00242743"/>
    <w:rsid w:val="00242974"/>
    <w:rsid w:val="002429CC"/>
    <w:rsid w:val="00242EEB"/>
    <w:rsid w:val="002433AF"/>
    <w:rsid w:val="002435AF"/>
    <w:rsid w:val="00243CAA"/>
    <w:rsid w:val="00244455"/>
    <w:rsid w:val="00244A47"/>
    <w:rsid w:val="00244CFF"/>
    <w:rsid w:val="002468F1"/>
    <w:rsid w:val="00246FCA"/>
    <w:rsid w:val="002505F5"/>
    <w:rsid w:val="00250707"/>
    <w:rsid w:val="002509F5"/>
    <w:rsid w:val="00250D44"/>
    <w:rsid w:val="0025114F"/>
    <w:rsid w:val="0025115C"/>
    <w:rsid w:val="00251748"/>
    <w:rsid w:val="002521A0"/>
    <w:rsid w:val="002525C9"/>
    <w:rsid w:val="0025292E"/>
    <w:rsid w:val="00252E6B"/>
    <w:rsid w:val="0025309D"/>
    <w:rsid w:val="002531D7"/>
    <w:rsid w:val="00253432"/>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81E"/>
    <w:rsid w:val="00264844"/>
    <w:rsid w:val="002649BC"/>
    <w:rsid w:val="00264B68"/>
    <w:rsid w:val="00264FC7"/>
    <w:rsid w:val="00265392"/>
    <w:rsid w:val="002660F8"/>
    <w:rsid w:val="002664C8"/>
    <w:rsid w:val="002668A1"/>
    <w:rsid w:val="002670D0"/>
    <w:rsid w:val="0026769A"/>
    <w:rsid w:val="00267740"/>
    <w:rsid w:val="002701FF"/>
    <w:rsid w:val="00270460"/>
    <w:rsid w:val="00270A17"/>
    <w:rsid w:val="00270B19"/>
    <w:rsid w:val="00270DAE"/>
    <w:rsid w:val="00270E39"/>
    <w:rsid w:val="00271547"/>
    <w:rsid w:val="00271757"/>
    <w:rsid w:val="00271849"/>
    <w:rsid w:val="0027195A"/>
    <w:rsid w:val="00271BA3"/>
    <w:rsid w:val="002729DA"/>
    <w:rsid w:val="00272C1F"/>
    <w:rsid w:val="0027345F"/>
    <w:rsid w:val="00273E95"/>
    <w:rsid w:val="00274A61"/>
    <w:rsid w:val="00275070"/>
    <w:rsid w:val="002753B8"/>
    <w:rsid w:val="00276135"/>
    <w:rsid w:val="00277900"/>
    <w:rsid w:val="00280FCA"/>
    <w:rsid w:val="00281154"/>
    <w:rsid w:val="00281169"/>
    <w:rsid w:val="002811A1"/>
    <w:rsid w:val="0028162D"/>
    <w:rsid w:val="0028169E"/>
    <w:rsid w:val="002816BC"/>
    <w:rsid w:val="00281938"/>
    <w:rsid w:val="0028207F"/>
    <w:rsid w:val="00282754"/>
    <w:rsid w:val="00283143"/>
    <w:rsid w:val="002831C8"/>
    <w:rsid w:val="002835A5"/>
    <w:rsid w:val="00283AFE"/>
    <w:rsid w:val="002844BD"/>
    <w:rsid w:val="00284780"/>
    <w:rsid w:val="00284E75"/>
    <w:rsid w:val="00285DB9"/>
    <w:rsid w:val="00285F6E"/>
    <w:rsid w:val="002860E0"/>
    <w:rsid w:val="00286594"/>
    <w:rsid w:val="00286797"/>
    <w:rsid w:val="00286832"/>
    <w:rsid w:val="00286CE2"/>
    <w:rsid w:val="00286EF3"/>
    <w:rsid w:val="00287148"/>
    <w:rsid w:val="00287689"/>
    <w:rsid w:val="002877C7"/>
    <w:rsid w:val="00287F8F"/>
    <w:rsid w:val="0029040C"/>
    <w:rsid w:val="00290596"/>
    <w:rsid w:val="00290A80"/>
    <w:rsid w:val="00290C87"/>
    <w:rsid w:val="00290E5E"/>
    <w:rsid w:val="002918E0"/>
    <w:rsid w:val="00291BFC"/>
    <w:rsid w:val="00291F3E"/>
    <w:rsid w:val="00292964"/>
    <w:rsid w:val="00292984"/>
    <w:rsid w:val="00292B20"/>
    <w:rsid w:val="002934C7"/>
    <w:rsid w:val="002936B2"/>
    <w:rsid w:val="00293999"/>
    <w:rsid w:val="00293E98"/>
    <w:rsid w:val="00294DF8"/>
    <w:rsid w:val="002953AE"/>
    <w:rsid w:val="00295737"/>
    <w:rsid w:val="00295DDE"/>
    <w:rsid w:val="00296A6C"/>
    <w:rsid w:val="00296C4B"/>
    <w:rsid w:val="00296D12"/>
    <w:rsid w:val="00297999"/>
    <w:rsid w:val="00297A61"/>
    <w:rsid w:val="00297BA8"/>
    <w:rsid w:val="00297C57"/>
    <w:rsid w:val="00297EF7"/>
    <w:rsid w:val="002A0108"/>
    <w:rsid w:val="002A013C"/>
    <w:rsid w:val="002A0688"/>
    <w:rsid w:val="002A11F3"/>
    <w:rsid w:val="002A1615"/>
    <w:rsid w:val="002A1660"/>
    <w:rsid w:val="002A1710"/>
    <w:rsid w:val="002A18EE"/>
    <w:rsid w:val="002A1DDE"/>
    <w:rsid w:val="002A1F7C"/>
    <w:rsid w:val="002A20C8"/>
    <w:rsid w:val="002A229D"/>
    <w:rsid w:val="002A254C"/>
    <w:rsid w:val="002A25E7"/>
    <w:rsid w:val="002A263F"/>
    <w:rsid w:val="002A27AC"/>
    <w:rsid w:val="002A27EE"/>
    <w:rsid w:val="002A2A7F"/>
    <w:rsid w:val="002A2B70"/>
    <w:rsid w:val="002A303F"/>
    <w:rsid w:val="002A3367"/>
    <w:rsid w:val="002A34D0"/>
    <w:rsid w:val="002A3508"/>
    <w:rsid w:val="002A3818"/>
    <w:rsid w:val="002A407F"/>
    <w:rsid w:val="002A41EE"/>
    <w:rsid w:val="002A423D"/>
    <w:rsid w:val="002A47F2"/>
    <w:rsid w:val="002A4D0A"/>
    <w:rsid w:val="002A506E"/>
    <w:rsid w:val="002A50E6"/>
    <w:rsid w:val="002A5B31"/>
    <w:rsid w:val="002A5E6E"/>
    <w:rsid w:val="002A5F67"/>
    <w:rsid w:val="002A610D"/>
    <w:rsid w:val="002A65AE"/>
    <w:rsid w:val="002A6C72"/>
    <w:rsid w:val="002A7832"/>
    <w:rsid w:val="002A7CC1"/>
    <w:rsid w:val="002A7F35"/>
    <w:rsid w:val="002B042D"/>
    <w:rsid w:val="002B0917"/>
    <w:rsid w:val="002B0AC8"/>
    <w:rsid w:val="002B0ACB"/>
    <w:rsid w:val="002B0AE1"/>
    <w:rsid w:val="002B0D14"/>
    <w:rsid w:val="002B15BD"/>
    <w:rsid w:val="002B1734"/>
    <w:rsid w:val="002B1A82"/>
    <w:rsid w:val="002B1B21"/>
    <w:rsid w:val="002B1CF7"/>
    <w:rsid w:val="002B2872"/>
    <w:rsid w:val="002B2B9D"/>
    <w:rsid w:val="002B2C29"/>
    <w:rsid w:val="002B2C3E"/>
    <w:rsid w:val="002B361D"/>
    <w:rsid w:val="002B421B"/>
    <w:rsid w:val="002B4B82"/>
    <w:rsid w:val="002B4FF2"/>
    <w:rsid w:val="002B501A"/>
    <w:rsid w:val="002B55C7"/>
    <w:rsid w:val="002B6249"/>
    <w:rsid w:val="002B62FA"/>
    <w:rsid w:val="002B63BC"/>
    <w:rsid w:val="002B6CB6"/>
    <w:rsid w:val="002B6ED9"/>
    <w:rsid w:val="002B72C7"/>
    <w:rsid w:val="002B7DF5"/>
    <w:rsid w:val="002C017B"/>
    <w:rsid w:val="002C050A"/>
    <w:rsid w:val="002C059A"/>
    <w:rsid w:val="002C05EB"/>
    <w:rsid w:val="002C06FE"/>
    <w:rsid w:val="002C07D2"/>
    <w:rsid w:val="002C0B87"/>
    <w:rsid w:val="002C1202"/>
    <w:rsid w:val="002C12C7"/>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A22"/>
    <w:rsid w:val="002C6F32"/>
    <w:rsid w:val="002C7232"/>
    <w:rsid w:val="002C77C3"/>
    <w:rsid w:val="002C7ED9"/>
    <w:rsid w:val="002D010D"/>
    <w:rsid w:val="002D0399"/>
    <w:rsid w:val="002D050D"/>
    <w:rsid w:val="002D068A"/>
    <w:rsid w:val="002D0934"/>
    <w:rsid w:val="002D0AE4"/>
    <w:rsid w:val="002D0B2D"/>
    <w:rsid w:val="002D1C53"/>
    <w:rsid w:val="002D1F9F"/>
    <w:rsid w:val="002D2F4D"/>
    <w:rsid w:val="002D375C"/>
    <w:rsid w:val="002D4081"/>
    <w:rsid w:val="002D4739"/>
    <w:rsid w:val="002D476E"/>
    <w:rsid w:val="002D4B94"/>
    <w:rsid w:val="002D5122"/>
    <w:rsid w:val="002D51E6"/>
    <w:rsid w:val="002D543A"/>
    <w:rsid w:val="002D574B"/>
    <w:rsid w:val="002D5CAB"/>
    <w:rsid w:val="002D5CB0"/>
    <w:rsid w:val="002D5CF7"/>
    <w:rsid w:val="002D5EED"/>
    <w:rsid w:val="002D61A8"/>
    <w:rsid w:val="002D6266"/>
    <w:rsid w:val="002D6556"/>
    <w:rsid w:val="002D6CDC"/>
    <w:rsid w:val="002D6E51"/>
    <w:rsid w:val="002D71F1"/>
    <w:rsid w:val="002D72D0"/>
    <w:rsid w:val="002D7364"/>
    <w:rsid w:val="002D773F"/>
    <w:rsid w:val="002D77E2"/>
    <w:rsid w:val="002D784A"/>
    <w:rsid w:val="002D7D20"/>
    <w:rsid w:val="002D7F57"/>
    <w:rsid w:val="002E0402"/>
    <w:rsid w:val="002E0B88"/>
    <w:rsid w:val="002E0CC3"/>
    <w:rsid w:val="002E1073"/>
    <w:rsid w:val="002E1282"/>
    <w:rsid w:val="002E13BE"/>
    <w:rsid w:val="002E14B4"/>
    <w:rsid w:val="002E1AC7"/>
    <w:rsid w:val="002E1B23"/>
    <w:rsid w:val="002E2276"/>
    <w:rsid w:val="002E2995"/>
    <w:rsid w:val="002E2F66"/>
    <w:rsid w:val="002E3FB7"/>
    <w:rsid w:val="002E41F7"/>
    <w:rsid w:val="002E4B6F"/>
    <w:rsid w:val="002E4B82"/>
    <w:rsid w:val="002E4EC4"/>
    <w:rsid w:val="002E4F4A"/>
    <w:rsid w:val="002E4FB8"/>
    <w:rsid w:val="002E5210"/>
    <w:rsid w:val="002E5234"/>
    <w:rsid w:val="002E569E"/>
    <w:rsid w:val="002E5BEF"/>
    <w:rsid w:val="002E6216"/>
    <w:rsid w:val="002E623B"/>
    <w:rsid w:val="002E6C53"/>
    <w:rsid w:val="002E6DD3"/>
    <w:rsid w:val="002E749C"/>
    <w:rsid w:val="002E772D"/>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1BB"/>
    <w:rsid w:val="002F5EEA"/>
    <w:rsid w:val="002F6EE1"/>
    <w:rsid w:val="002F7854"/>
    <w:rsid w:val="002F7987"/>
    <w:rsid w:val="003001FD"/>
    <w:rsid w:val="003003B9"/>
    <w:rsid w:val="00300739"/>
    <w:rsid w:val="00300D42"/>
    <w:rsid w:val="00301C17"/>
    <w:rsid w:val="00302663"/>
    <w:rsid w:val="00302A55"/>
    <w:rsid w:val="00302B5E"/>
    <w:rsid w:val="00302CB3"/>
    <w:rsid w:val="00302FE3"/>
    <w:rsid w:val="0030332F"/>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7C7"/>
    <w:rsid w:val="00307A7C"/>
    <w:rsid w:val="00307B8F"/>
    <w:rsid w:val="00307C67"/>
    <w:rsid w:val="00310210"/>
    <w:rsid w:val="003109BE"/>
    <w:rsid w:val="00310A0A"/>
    <w:rsid w:val="00311C13"/>
    <w:rsid w:val="003121BE"/>
    <w:rsid w:val="00312668"/>
    <w:rsid w:val="00312966"/>
    <w:rsid w:val="00312CF5"/>
    <w:rsid w:val="0031330B"/>
    <w:rsid w:val="00313ADB"/>
    <w:rsid w:val="0031424A"/>
    <w:rsid w:val="003148B7"/>
    <w:rsid w:val="00314C56"/>
    <w:rsid w:val="00314CC3"/>
    <w:rsid w:val="00314DAE"/>
    <w:rsid w:val="00314FCA"/>
    <w:rsid w:val="00315244"/>
    <w:rsid w:val="00315397"/>
    <w:rsid w:val="00315510"/>
    <w:rsid w:val="003157D1"/>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49A"/>
    <w:rsid w:val="0032359E"/>
    <w:rsid w:val="003237A3"/>
    <w:rsid w:val="003243C8"/>
    <w:rsid w:val="003246C9"/>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190"/>
    <w:rsid w:val="0033236B"/>
    <w:rsid w:val="00332962"/>
    <w:rsid w:val="00332AD5"/>
    <w:rsid w:val="00332F57"/>
    <w:rsid w:val="00333081"/>
    <w:rsid w:val="003330E2"/>
    <w:rsid w:val="00333388"/>
    <w:rsid w:val="003335BB"/>
    <w:rsid w:val="00333811"/>
    <w:rsid w:val="003338F0"/>
    <w:rsid w:val="00333FC1"/>
    <w:rsid w:val="00334B4F"/>
    <w:rsid w:val="00334D40"/>
    <w:rsid w:val="00335FBB"/>
    <w:rsid w:val="00336137"/>
    <w:rsid w:val="003367F1"/>
    <w:rsid w:val="003367F6"/>
    <w:rsid w:val="003369C9"/>
    <w:rsid w:val="00336C5B"/>
    <w:rsid w:val="003370C5"/>
    <w:rsid w:val="003370C6"/>
    <w:rsid w:val="00337BBE"/>
    <w:rsid w:val="0034004D"/>
    <w:rsid w:val="00340650"/>
    <w:rsid w:val="0034128E"/>
    <w:rsid w:val="00341795"/>
    <w:rsid w:val="00341A98"/>
    <w:rsid w:val="00341C89"/>
    <w:rsid w:val="0034226F"/>
    <w:rsid w:val="00342659"/>
    <w:rsid w:val="0034329A"/>
    <w:rsid w:val="00343326"/>
    <w:rsid w:val="003437BD"/>
    <w:rsid w:val="00343EB1"/>
    <w:rsid w:val="00345354"/>
    <w:rsid w:val="003453A6"/>
    <w:rsid w:val="00345E80"/>
    <w:rsid w:val="003462A1"/>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48"/>
    <w:rsid w:val="00351BA3"/>
    <w:rsid w:val="00351BAD"/>
    <w:rsid w:val="0035204D"/>
    <w:rsid w:val="003526FE"/>
    <w:rsid w:val="00352D0B"/>
    <w:rsid w:val="00352E52"/>
    <w:rsid w:val="0035466E"/>
    <w:rsid w:val="00354855"/>
    <w:rsid w:val="00354C43"/>
    <w:rsid w:val="00354E1F"/>
    <w:rsid w:val="003552CC"/>
    <w:rsid w:val="00355860"/>
    <w:rsid w:val="00355989"/>
    <w:rsid w:val="003564F4"/>
    <w:rsid w:val="003574E7"/>
    <w:rsid w:val="003600D2"/>
    <w:rsid w:val="003602F9"/>
    <w:rsid w:val="00360644"/>
    <w:rsid w:val="00360A98"/>
    <w:rsid w:val="00360AEF"/>
    <w:rsid w:val="00360D73"/>
    <w:rsid w:val="00361543"/>
    <w:rsid w:val="0036179C"/>
    <w:rsid w:val="00361803"/>
    <w:rsid w:val="00361A44"/>
    <w:rsid w:val="00361ED8"/>
    <w:rsid w:val="00361EE9"/>
    <w:rsid w:val="00361FE9"/>
    <w:rsid w:val="003633AD"/>
    <w:rsid w:val="00363CDE"/>
    <w:rsid w:val="00363F14"/>
    <w:rsid w:val="00363F5E"/>
    <w:rsid w:val="003645F0"/>
    <w:rsid w:val="0036472C"/>
    <w:rsid w:val="00364C13"/>
    <w:rsid w:val="00364E99"/>
    <w:rsid w:val="0036557E"/>
    <w:rsid w:val="00365CC9"/>
    <w:rsid w:val="0036647F"/>
    <w:rsid w:val="00366653"/>
    <w:rsid w:val="0036688F"/>
    <w:rsid w:val="00366AB7"/>
    <w:rsid w:val="00366BBE"/>
    <w:rsid w:val="003674AA"/>
    <w:rsid w:val="0036785F"/>
    <w:rsid w:val="00367EB0"/>
    <w:rsid w:val="00370292"/>
    <w:rsid w:val="00370389"/>
    <w:rsid w:val="003708C7"/>
    <w:rsid w:val="0037182F"/>
    <w:rsid w:val="00371A03"/>
    <w:rsid w:val="00372035"/>
    <w:rsid w:val="00372185"/>
    <w:rsid w:val="00372A13"/>
    <w:rsid w:val="00372B87"/>
    <w:rsid w:val="00372C01"/>
    <w:rsid w:val="00373B8A"/>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BF2"/>
    <w:rsid w:val="00382DEA"/>
    <w:rsid w:val="00382F2A"/>
    <w:rsid w:val="00383A91"/>
    <w:rsid w:val="00383AFA"/>
    <w:rsid w:val="0038455D"/>
    <w:rsid w:val="003845B6"/>
    <w:rsid w:val="00384AFC"/>
    <w:rsid w:val="003857C4"/>
    <w:rsid w:val="00385E5D"/>
    <w:rsid w:val="003864C0"/>
    <w:rsid w:val="00386D9C"/>
    <w:rsid w:val="0038766D"/>
    <w:rsid w:val="00387803"/>
    <w:rsid w:val="00387D7C"/>
    <w:rsid w:val="003908A5"/>
    <w:rsid w:val="00390DB1"/>
    <w:rsid w:val="00390EB1"/>
    <w:rsid w:val="003911D0"/>
    <w:rsid w:val="00391778"/>
    <w:rsid w:val="00392748"/>
    <w:rsid w:val="00392E52"/>
    <w:rsid w:val="00392EBA"/>
    <w:rsid w:val="00393165"/>
    <w:rsid w:val="00393320"/>
    <w:rsid w:val="00393840"/>
    <w:rsid w:val="00393A92"/>
    <w:rsid w:val="00393BEC"/>
    <w:rsid w:val="003943E0"/>
    <w:rsid w:val="0039440B"/>
    <w:rsid w:val="00397762"/>
    <w:rsid w:val="003A080F"/>
    <w:rsid w:val="003A0BAD"/>
    <w:rsid w:val="003A0CF1"/>
    <w:rsid w:val="003A112E"/>
    <w:rsid w:val="003A1638"/>
    <w:rsid w:val="003A1CAD"/>
    <w:rsid w:val="003A1E05"/>
    <w:rsid w:val="003A22DF"/>
    <w:rsid w:val="003A2388"/>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4BE"/>
    <w:rsid w:val="003B0AD8"/>
    <w:rsid w:val="003B0CB3"/>
    <w:rsid w:val="003B0E74"/>
    <w:rsid w:val="003B0EB6"/>
    <w:rsid w:val="003B1C01"/>
    <w:rsid w:val="003B1CBB"/>
    <w:rsid w:val="003B1F5A"/>
    <w:rsid w:val="003B232B"/>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0A4C"/>
    <w:rsid w:val="003C1159"/>
    <w:rsid w:val="003C1493"/>
    <w:rsid w:val="003C14B4"/>
    <w:rsid w:val="003C1A76"/>
    <w:rsid w:val="003C226F"/>
    <w:rsid w:val="003C2726"/>
    <w:rsid w:val="003C285F"/>
    <w:rsid w:val="003C2886"/>
    <w:rsid w:val="003C30C8"/>
    <w:rsid w:val="003C3D53"/>
    <w:rsid w:val="003C3FE5"/>
    <w:rsid w:val="003C484F"/>
    <w:rsid w:val="003C4C9C"/>
    <w:rsid w:val="003C55C1"/>
    <w:rsid w:val="003C57D4"/>
    <w:rsid w:val="003C5B62"/>
    <w:rsid w:val="003C5D25"/>
    <w:rsid w:val="003C6452"/>
    <w:rsid w:val="003C65BB"/>
    <w:rsid w:val="003C69BC"/>
    <w:rsid w:val="003C6ED3"/>
    <w:rsid w:val="003C71E0"/>
    <w:rsid w:val="003C72D2"/>
    <w:rsid w:val="003C732C"/>
    <w:rsid w:val="003C775A"/>
    <w:rsid w:val="003C78E1"/>
    <w:rsid w:val="003C7B69"/>
    <w:rsid w:val="003C7C68"/>
    <w:rsid w:val="003D00E3"/>
    <w:rsid w:val="003D066F"/>
    <w:rsid w:val="003D0BE6"/>
    <w:rsid w:val="003D0CB9"/>
    <w:rsid w:val="003D0FB8"/>
    <w:rsid w:val="003D10DC"/>
    <w:rsid w:val="003D1817"/>
    <w:rsid w:val="003D223A"/>
    <w:rsid w:val="003D228B"/>
    <w:rsid w:val="003D247A"/>
    <w:rsid w:val="003D2F9C"/>
    <w:rsid w:val="003D3422"/>
    <w:rsid w:val="003D3811"/>
    <w:rsid w:val="003D3BBC"/>
    <w:rsid w:val="003D4095"/>
    <w:rsid w:val="003D4373"/>
    <w:rsid w:val="003D500A"/>
    <w:rsid w:val="003D511B"/>
    <w:rsid w:val="003D523A"/>
    <w:rsid w:val="003D5277"/>
    <w:rsid w:val="003D53C9"/>
    <w:rsid w:val="003D5559"/>
    <w:rsid w:val="003D57C9"/>
    <w:rsid w:val="003D679E"/>
    <w:rsid w:val="003D69AF"/>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0C2"/>
    <w:rsid w:val="003F01EF"/>
    <w:rsid w:val="003F0741"/>
    <w:rsid w:val="003F09E1"/>
    <w:rsid w:val="003F0C32"/>
    <w:rsid w:val="003F10F8"/>
    <w:rsid w:val="003F1B94"/>
    <w:rsid w:val="003F1EA3"/>
    <w:rsid w:val="003F2236"/>
    <w:rsid w:val="003F253B"/>
    <w:rsid w:val="003F254D"/>
    <w:rsid w:val="003F289F"/>
    <w:rsid w:val="003F3C84"/>
    <w:rsid w:val="003F4CB9"/>
    <w:rsid w:val="003F54EC"/>
    <w:rsid w:val="003F6CEE"/>
    <w:rsid w:val="003F6F4E"/>
    <w:rsid w:val="003F7909"/>
    <w:rsid w:val="003F7A86"/>
    <w:rsid w:val="003F7DCC"/>
    <w:rsid w:val="004003A9"/>
    <w:rsid w:val="0040059C"/>
    <w:rsid w:val="00400ABA"/>
    <w:rsid w:val="00401190"/>
    <w:rsid w:val="00401285"/>
    <w:rsid w:val="004014E0"/>
    <w:rsid w:val="00401651"/>
    <w:rsid w:val="004017A6"/>
    <w:rsid w:val="00401C94"/>
    <w:rsid w:val="00401E5F"/>
    <w:rsid w:val="0040214E"/>
    <w:rsid w:val="00402908"/>
    <w:rsid w:val="004029DC"/>
    <w:rsid w:val="0040304B"/>
    <w:rsid w:val="004033FF"/>
    <w:rsid w:val="004034DE"/>
    <w:rsid w:val="0040375F"/>
    <w:rsid w:val="0040384D"/>
    <w:rsid w:val="0040396E"/>
    <w:rsid w:val="00403996"/>
    <w:rsid w:val="00403FA5"/>
    <w:rsid w:val="00404148"/>
    <w:rsid w:val="00404810"/>
    <w:rsid w:val="004049BE"/>
    <w:rsid w:val="00404AAD"/>
    <w:rsid w:val="00404B76"/>
    <w:rsid w:val="004051BB"/>
    <w:rsid w:val="004052E1"/>
    <w:rsid w:val="00405AC0"/>
    <w:rsid w:val="004065BA"/>
    <w:rsid w:val="00406A30"/>
    <w:rsid w:val="00406EA3"/>
    <w:rsid w:val="004072DB"/>
    <w:rsid w:val="00410577"/>
    <w:rsid w:val="004105F8"/>
    <w:rsid w:val="00410662"/>
    <w:rsid w:val="00410A22"/>
    <w:rsid w:val="00410AC2"/>
    <w:rsid w:val="00410B46"/>
    <w:rsid w:val="00410B6E"/>
    <w:rsid w:val="00410E5A"/>
    <w:rsid w:val="0041177C"/>
    <w:rsid w:val="00411C30"/>
    <w:rsid w:val="00412BD5"/>
    <w:rsid w:val="004131A8"/>
    <w:rsid w:val="00413661"/>
    <w:rsid w:val="00413D1F"/>
    <w:rsid w:val="00413E90"/>
    <w:rsid w:val="00414EDC"/>
    <w:rsid w:val="004152C8"/>
    <w:rsid w:val="00415608"/>
    <w:rsid w:val="00415673"/>
    <w:rsid w:val="00415689"/>
    <w:rsid w:val="00415CFF"/>
    <w:rsid w:val="00416610"/>
    <w:rsid w:val="004166AA"/>
    <w:rsid w:val="00416DBF"/>
    <w:rsid w:val="004171D6"/>
    <w:rsid w:val="00417293"/>
    <w:rsid w:val="00417488"/>
    <w:rsid w:val="00420C86"/>
    <w:rsid w:val="0042143B"/>
    <w:rsid w:val="00421FC4"/>
    <w:rsid w:val="004224CF"/>
    <w:rsid w:val="00422547"/>
    <w:rsid w:val="0042270A"/>
    <w:rsid w:val="004227D7"/>
    <w:rsid w:val="00422852"/>
    <w:rsid w:val="004228E4"/>
    <w:rsid w:val="00422CBD"/>
    <w:rsid w:val="0042326A"/>
    <w:rsid w:val="00423402"/>
    <w:rsid w:val="00424DB1"/>
    <w:rsid w:val="00425875"/>
    <w:rsid w:val="00425B4B"/>
    <w:rsid w:val="00425E20"/>
    <w:rsid w:val="004261F2"/>
    <w:rsid w:val="004262C2"/>
    <w:rsid w:val="0042663E"/>
    <w:rsid w:val="0042674B"/>
    <w:rsid w:val="00426764"/>
    <w:rsid w:val="00426906"/>
    <w:rsid w:val="00426B7E"/>
    <w:rsid w:val="00426CB3"/>
    <w:rsid w:val="00426EFD"/>
    <w:rsid w:val="0042787C"/>
    <w:rsid w:val="00427E16"/>
    <w:rsid w:val="00430655"/>
    <w:rsid w:val="00430F17"/>
    <w:rsid w:val="0043116A"/>
    <w:rsid w:val="004315E4"/>
    <w:rsid w:val="004318EB"/>
    <w:rsid w:val="00431BF0"/>
    <w:rsid w:val="00432160"/>
    <w:rsid w:val="004326C3"/>
    <w:rsid w:val="00432D1E"/>
    <w:rsid w:val="0043361A"/>
    <w:rsid w:val="004337BE"/>
    <w:rsid w:val="00433B53"/>
    <w:rsid w:val="00433C13"/>
    <w:rsid w:val="004345D7"/>
    <w:rsid w:val="0043487D"/>
    <w:rsid w:val="00434914"/>
    <w:rsid w:val="004349F2"/>
    <w:rsid w:val="00434E92"/>
    <w:rsid w:val="00434FFC"/>
    <w:rsid w:val="00435176"/>
    <w:rsid w:val="004353A8"/>
    <w:rsid w:val="00435456"/>
    <w:rsid w:val="00436D07"/>
    <w:rsid w:val="00436DA1"/>
    <w:rsid w:val="00436E45"/>
    <w:rsid w:val="00436EBD"/>
    <w:rsid w:val="00437689"/>
    <w:rsid w:val="00437A7C"/>
    <w:rsid w:val="00440157"/>
    <w:rsid w:val="004403B9"/>
    <w:rsid w:val="004405A8"/>
    <w:rsid w:val="00440AC0"/>
    <w:rsid w:val="00440AE7"/>
    <w:rsid w:val="00440B54"/>
    <w:rsid w:val="00440E02"/>
    <w:rsid w:val="00441335"/>
    <w:rsid w:val="004423D2"/>
    <w:rsid w:val="00442985"/>
    <w:rsid w:val="00442A07"/>
    <w:rsid w:val="004430BF"/>
    <w:rsid w:val="00443188"/>
    <w:rsid w:val="00443A9C"/>
    <w:rsid w:val="00444306"/>
    <w:rsid w:val="00444424"/>
    <w:rsid w:val="00444DEC"/>
    <w:rsid w:val="004452A2"/>
    <w:rsid w:val="00445C59"/>
    <w:rsid w:val="004461DC"/>
    <w:rsid w:val="00446534"/>
    <w:rsid w:val="00446F70"/>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63F"/>
    <w:rsid w:val="00454947"/>
    <w:rsid w:val="0045569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2CE"/>
    <w:rsid w:val="00464491"/>
    <w:rsid w:val="00464BEB"/>
    <w:rsid w:val="00465AC3"/>
    <w:rsid w:val="00465B71"/>
    <w:rsid w:val="00465C0C"/>
    <w:rsid w:val="00465CCC"/>
    <w:rsid w:val="00465FC1"/>
    <w:rsid w:val="00466038"/>
    <w:rsid w:val="00466094"/>
    <w:rsid w:val="0046615D"/>
    <w:rsid w:val="00466232"/>
    <w:rsid w:val="004665E6"/>
    <w:rsid w:val="004672A6"/>
    <w:rsid w:val="004672FE"/>
    <w:rsid w:val="0046757D"/>
    <w:rsid w:val="00467BFC"/>
    <w:rsid w:val="00470311"/>
    <w:rsid w:val="0047047B"/>
    <w:rsid w:val="004704CC"/>
    <w:rsid w:val="004705EC"/>
    <w:rsid w:val="00470916"/>
    <w:rsid w:val="00470ACE"/>
    <w:rsid w:val="00470F70"/>
    <w:rsid w:val="00471406"/>
    <w:rsid w:val="004714B5"/>
    <w:rsid w:val="004716C2"/>
    <w:rsid w:val="004716F7"/>
    <w:rsid w:val="00471714"/>
    <w:rsid w:val="00471A01"/>
    <w:rsid w:val="00471BF6"/>
    <w:rsid w:val="00471D63"/>
    <w:rsid w:val="00471E58"/>
    <w:rsid w:val="00472027"/>
    <w:rsid w:val="00472207"/>
    <w:rsid w:val="004723EA"/>
    <w:rsid w:val="004737C3"/>
    <w:rsid w:val="00473F41"/>
    <w:rsid w:val="004741B0"/>
    <w:rsid w:val="00474A11"/>
    <w:rsid w:val="00474D8C"/>
    <w:rsid w:val="004750A0"/>
    <w:rsid w:val="00475E97"/>
    <w:rsid w:val="004767DF"/>
    <w:rsid w:val="00476984"/>
    <w:rsid w:val="00476A4E"/>
    <w:rsid w:val="00477215"/>
    <w:rsid w:val="0047757F"/>
    <w:rsid w:val="00477748"/>
    <w:rsid w:val="0048023E"/>
    <w:rsid w:val="004809D0"/>
    <w:rsid w:val="00480CC3"/>
    <w:rsid w:val="00481812"/>
    <w:rsid w:val="004818B4"/>
    <w:rsid w:val="00481B20"/>
    <w:rsid w:val="004820B5"/>
    <w:rsid w:val="0048242A"/>
    <w:rsid w:val="004825BE"/>
    <w:rsid w:val="0048285B"/>
    <w:rsid w:val="004830FC"/>
    <w:rsid w:val="00483704"/>
    <w:rsid w:val="004844EF"/>
    <w:rsid w:val="0048476A"/>
    <w:rsid w:val="00484AEB"/>
    <w:rsid w:val="00484DC8"/>
    <w:rsid w:val="00484E0A"/>
    <w:rsid w:val="0048519B"/>
    <w:rsid w:val="00485D8A"/>
    <w:rsid w:val="00485FFC"/>
    <w:rsid w:val="00486309"/>
    <w:rsid w:val="004866EE"/>
    <w:rsid w:val="00486D85"/>
    <w:rsid w:val="004872C2"/>
    <w:rsid w:val="00487300"/>
    <w:rsid w:val="0048731A"/>
    <w:rsid w:val="0048764B"/>
    <w:rsid w:val="00487870"/>
    <w:rsid w:val="0048792F"/>
    <w:rsid w:val="00487B15"/>
    <w:rsid w:val="00487D7F"/>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F91"/>
    <w:rsid w:val="004952D6"/>
    <w:rsid w:val="00495EF6"/>
    <w:rsid w:val="00496008"/>
    <w:rsid w:val="0049601C"/>
    <w:rsid w:val="0049645D"/>
    <w:rsid w:val="00496CA1"/>
    <w:rsid w:val="0049716D"/>
    <w:rsid w:val="00497F17"/>
    <w:rsid w:val="004A0068"/>
    <w:rsid w:val="004A0F42"/>
    <w:rsid w:val="004A12FB"/>
    <w:rsid w:val="004A1E59"/>
    <w:rsid w:val="004A1FFB"/>
    <w:rsid w:val="004A24D4"/>
    <w:rsid w:val="004A2A8A"/>
    <w:rsid w:val="004A2C26"/>
    <w:rsid w:val="004A2F2C"/>
    <w:rsid w:val="004A4C0E"/>
    <w:rsid w:val="004A5D78"/>
    <w:rsid w:val="004A63DF"/>
    <w:rsid w:val="004A7224"/>
    <w:rsid w:val="004A7264"/>
    <w:rsid w:val="004A7AE0"/>
    <w:rsid w:val="004A7B10"/>
    <w:rsid w:val="004A7F35"/>
    <w:rsid w:val="004B07C1"/>
    <w:rsid w:val="004B0A4F"/>
    <w:rsid w:val="004B100A"/>
    <w:rsid w:val="004B10DB"/>
    <w:rsid w:val="004B1DB1"/>
    <w:rsid w:val="004B2162"/>
    <w:rsid w:val="004B2387"/>
    <w:rsid w:val="004B2939"/>
    <w:rsid w:val="004B3910"/>
    <w:rsid w:val="004B3D51"/>
    <w:rsid w:val="004B457A"/>
    <w:rsid w:val="004B4592"/>
    <w:rsid w:val="004B4CBB"/>
    <w:rsid w:val="004B4CC2"/>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800"/>
    <w:rsid w:val="004C3D02"/>
    <w:rsid w:val="004C4379"/>
    <w:rsid w:val="004C4FD3"/>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330"/>
    <w:rsid w:val="004D3619"/>
    <w:rsid w:val="004D3A55"/>
    <w:rsid w:val="004D4122"/>
    <w:rsid w:val="004D4950"/>
    <w:rsid w:val="004D4A44"/>
    <w:rsid w:val="004D4A7C"/>
    <w:rsid w:val="004D5452"/>
    <w:rsid w:val="004D5672"/>
    <w:rsid w:val="004D5F43"/>
    <w:rsid w:val="004D60F6"/>
    <w:rsid w:val="004D637D"/>
    <w:rsid w:val="004D680C"/>
    <w:rsid w:val="004D69E0"/>
    <w:rsid w:val="004D6C2E"/>
    <w:rsid w:val="004D6F6C"/>
    <w:rsid w:val="004D718D"/>
    <w:rsid w:val="004D75F6"/>
    <w:rsid w:val="004D7753"/>
    <w:rsid w:val="004E022E"/>
    <w:rsid w:val="004E0381"/>
    <w:rsid w:val="004E04AD"/>
    <w:rsid w:val="004E13E5"/>
    <w:rsid w:val="004E1837"/>
    <w:rsid w:val="004E203F"/>
    <w:rsid w:val="004E25CD"/>
    <w:rsid w:val="004E28A5"/>
    <w:rsid w:val="004E2B73"/>
    <w:rsid w:val="004E352E"/>
    <w:rsid w:val="004E3CFE"/>
    <w:rsid w:val="004E3DC9"/>
    <w:rsid w:val="004E453A"/>
    <w:rsid w:val="004E4916"/>
    <w:rsid w:val="004E4D81"/>
    <w:rsid w:val="004E5241"/>
    <w:rsid w:val="004E5689"/>
    <w:rsid w:val="004E578E"/>
    <w:rsid w:val="004E58D9"/>
    <w:rsid w:val="004E5960"/>
    <w:rsid w:val="004E648D"/>
    <w:rsid w:val="004E686A"/>
    <w:rsid w:val="004E688F"/>
    <w:rsid w:val="004E6F91"/>
    <w:rsid w:val="004E70B8"/>
    <w:rsid w:val="004E7310"/>
    <w:rsid w:val="004F02C8"/>
    <w:rsid w:val="004F0454"/>
    <w:rsid w:val="004F0473"/>
    <w:rsid w:val="004F0847"/>
    <w:rsid w:val="004F0C10"/>
    <w:rsid w:val="004F0C4F"/>
    <w:rsid w:val="004F1048"/>
    <w:rsid w:val="004F188F"/>
    <w:rsid w:val="004F19B8"/>
    <w:rsid w:val="004F1FAB"/>
    <w:rsid w:val="004F2156"/>
    <w:rsid w:val="004F2DEA"/>
    <w:rsid w:val="004F2F7D"/>
    <w:rsid w:val="004F363D"/>
    <w:rsid w:val="004F3789"/>
    <w:rsid w:val="004F3865"/>
    <w:rsid w:val="004F38A4"/>
    <w:rsid w:val="004F3B76"/>
    <w:rsid w:val="004F3B90"/>
    <w:rsid w:val="004F455E"/>
    <w:rsid w:val="004F4B33"/>
    <w:rsid w:val="004F4D34"/>
    <w:rsid w:val="004F4D93"/>
    <w:rsid w:val="004F533C"/>
    <w:rsid w:val="004F545D"/>
    <w:rsid w:val="004F564C"/>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0D"/>
    <w:rsid w:val="00501FBC"/>
    <w:rsid w:val="00502354"/>
    <w:rsid w:val="005027DA"/>
    <w:rsid w:val="00502AC2"/>
    <w:rsid w:val="00503C26"/>
    <w:rsid w:val="005042D9"/>
    <w:rsid w:val="005047D3"/>
    <w:rsid w:val="0050577C"/>
    <w:rsid w:val="005058D8"/>
    <w:rsid w:val="005062D6"/>
    <w:rsid w:val="00506A42"/>
    <w:rsid w:val="0050722E"/>
    <w:rsid w:val="005076CF"/>
    <w:rsid w:val="005077ED"/>
    <w:rsid w:val="00507F6A"/>
    <w:rsid w:val="00510175"/>
    <w:rsid w:val="005102D4"/>
    <w:rsid w:val="00510AA1"/>
    <w:rsid w:val="00510DA7"/>
    <w:rsid w:val="00510E30"/>
    <w:rsid w:val="00511EB4"/>
    <w:rsid w:val="00511F3A"/>
    <w:rsid w:val="00511F8D"/>
    <w:rsid w:val="0051211F"/>
    <w:rsid w:val="00512141"/>
    <w:rsid w:val="0051232C"/>
    <w:rsid w:val="005126F4"/>
    <w:rsid w:val="005128E0"/>
    <w:rsid w:val="00512DCC"/>
    <w:rsid w:val="005134BD"/>
    <w:rsid w:val="00513B64"/>
    <w:rsid w:val="00513BD8"/>
    <w:rsid w:val="00514072"/>
    <w:rsid w:val="00514183"/>
    <w:rsid w:val="0051439E"/>
    <w:rsid w:val="0051462D"/>
    <w:rsid w:val="005149D4"/>
    <w:rsid w:val="00514A0D"/>
    <w:rsid w:val="005151A1"/>
    <w:rsid w:val="005151BB"/>
    <w:rsid w:val="0051521A"/>
    <w:rsid w:val="00515354"/>
    <w:rsid w:val="005158F8"/>
    <w:rsid w:val="00515D28"/>
    <w:rsid w:val="005160DD"/>
    <w:rsid w:val="00516C5F"/>
    <w:rsid w:val="00516D91"/>
    <w:rsid w:val="005170F7"/>
    <w:rsid w:val="0051745E"/>
    <w:rsid w:val="00517507"/>
    <w:rsid w:val="0051752B"/>
    <w:rsid w:val="005175AA"/>
    <w:rsid w:val="005178F9"/>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7161"/>
    <w:rsid w:val="005272E9"/>
    <w:rsid w:val="0052755A"/>
    <w:rsid w:val="00527698"/>
    <w:rsid w:val="0053086D"/>
    <w:rsid w:val="00530BFA"/>
    <w:rsid w:val="00530C7A"/>
    <w:rsid w:val="00531109"/>
    <w:rsid w:val="00531768"/>
    <w:rsid w:val="00531C2C"/>
    <w:rsid w:val="0053237F"/>
    <w:rsid w:val="00532DA2"/>
    <w:rsid w:val="0053303C"/>
    <w:rsid w:val="00533D4F"/>
    <w:rsid w:val="00533FE0"/>
    <w:rsid w:val="00534938"/>
    <w:rsid w:val="00535133"/>
    <w:rsid w:val="0053545D"/>
    <w:rsid w:val="00535966"/>
    <w:rsid w:val="00535BD5"/>
    <w:rsid w:val="00535D90"/>
    <w:rsid w:val="00535E82"/>
    <w:rsid w:val="005369FE"/>
    <w:rsid w:val="00536B5D"/>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3D"/>
    <w:rsid w:val="00542E44"/>
    <w:rsid w:val="00542E94"/>
    <w:rsid w:val="00543283"/>
    <w:rsid w:val="005432B0"/>
    <w:rsid w:val="005433D3"/>
    <w:rsid w:val="005438D3"/>
    <w:rsid w:val="00543A8F"/>
    <w:rsid w:val="00543BC7"/>
    <w:rsid w:val="005440F9"/>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2214"/>
    <w:rsid w:val="0055272F"/>
    <w:rsid w:val="00552B18"/>
    <w:rsid w:val="0055306D"/>
    <w:rsid w:val="00553303"/>
    <w:rsid w:val="00553592"/>
    <w:rsid w:val="00553594"/>
    <w:rsid w:val="00553808"/>
    <w:rsid w:val="00553A6A"/>
    <w:rsid w:val="00553C32"/>
    <w:rsid w:val="00553CE7"/>
    <w:rsid w:val="00553D85"/>
    <w:rsid w:val="00554218"/>
    <w:rsid w:val="00554979"/>
    <w:rsid w:val="00555C96"/>
    <w:rsid w:val="0055629D"/>
    <w:rsid w:val="005566DD"/>
    <w:rsid w:val="00556816"/>
    <w:rsid w:val="00556ADF"/>
    <w:rsid w:val="00556D37"/>
    <w:rsid w:val="00556EF5"/>
    <w:rsid w:val="00557209"/>
    <w:rsid w:val="0055738B"/>
    <w:rsid w:val="00557B79"/>
    <w:rsid w:val="00560218"/>
    <w:rsid w:val="0056028D"/>
    <w:rsid w:val="005609DC"/>
    <w:rsid w:val="00560CDD"/>
    <w:rsid w:val="005615A0"/>
    <w:rsid w:val="00561D8F"/>
    <w:rsid w:val="005621FB"/>
    <w:rsid w:val="0056292D"/>
    <w:rsid w:val="00562CB6"/>
    <w:rsid w:val="00563095"/>
    <w:rsid w:val="00563984"/>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CEB"/>
    <w:rsid w:val="00571F23"/>
    <w:rsid w:val="005722A2"/>
    <w:rsid w:val="005724A1"/>
    <w:rsid w:val="005724CB"/>
    <w:rsid w:val="00572FEB"/>
    <w:rsid w:val="005730A3"/>
    <w:rsid w:val="00573170"/>
    <w:rsid w:val="005731F3"/>
    <w:rsid w:val="0057457C"/>
    <w:rsid w:val="005746B4"/>
    <w:rsid w:val="0057508B"/>
    <w:rsid w:val="00575E80"/>
    <w:rsid w:val="00576095"/>
    <w:rsid w:val="005764E7"/>
    <w:rsid w:val="00576AD2"/>
    <w:rsid w:val="005776F7"/>
    <w:rsid w:val="00577889"/>
    <w:rsid w:val="00577FC7"/>
    <w:rsid w:val="005804EC"/>
    <w:rsid w:val="00580A76"/>
    <w:rsid w:val="00580BBC"/>
    <w:rsid w:val="00581127"/>
    <w:rsid w:val="005811E2"/>
    <w:rsid w:val="00581C4D"/>
    <w:rsid w:val="00582166"/>
    <w:rsid w:val="0058244E"/>
    <w:rsid w:val="0058276B"/>
    <w:rsid w:val="00582939"/>
    <w:rsid w:val="00582F0A"/>
    <w:rsid w:val="00582F0E"/>
    <w:rsid w:val="0058315E"/>
    <w:rsid w:val="005831C5"/>
    <w:rsid w:val="005842E2"/>
    <w:rsid w:val="0058440E"/>
    <w:rsid w:val="00584E9D"/>
    <w:rsid w:val="005852CD"/>
    <w:rsid w:val="005857B8"/>
    <w:rsid w:val="00585E56"/>
    <w:rsid w:val="00585EA9"/>
    <w:rsid w:val="005861A1"/>
    <w:rsid w:val="00586B12"/>
    <w:rsid w:val="00586C5D"/>
    <w:rsid w:val="00587402"/>
    <w:rsid w:val="00587864"/>
    <w:rsid w:val="0059021D"/>
    <w:rsid w:val="005907E3"/>
    <w:rsid w:val="005907E4"/>
    <w:rsid w:val="00590BB8"/>
    <w:rsid w:val="005910FA"/>
    <w:rsid w:val="00591122"/>
    <w:rsid w:val="005911BF"/>
    <w:rsid w:val="00591356"/>
    <w:rsid w:val="0059180C"/>
    <w:rsid w:val="00591DC6"/>
    <w:rsid w:val="00591F1B"/>
    <w:rsid w:val="00592159"/>
    <w:rsid w:val="0059216A"/>
    <w:rsid w:val="005924D8"/>
    <w:rsid w:val="00592F11"/>
    <w:rsid w:val="0059324E"/>
    <w:rsid w:val="00593978"/>
    <w:rsid w:val="00593CD2"/>
    <w:rsid w:val="0059406C"/>
    <w:rsid w:val="005941B9"/>
    <w:rsid w:val="0059442F"/>
    <w:rsid w:val="00594696"/>
    <w:rsid w:val="00594FF2"/>
    <w:rsid w:val="00595457"/>
    <w:rsid w:val="0059579A"/>
    <w:rsid w:val="00595909"/>
    <w:rsid w:val="00595ED4"/>
    <w:rsid w:val="005961EB"/>
    <w:rsid w:val="005966F5"/>
    <w:rsid w:val="00596876"/>
    <w:rsid w:val="005974C7"/>
    <w:rsid w:val="0059752F"/>
    <w:rsid w:val="0059777B"/>
    <w:rsid w:val="005977C0"/>
    <w:rsid w:val="005A0029"/>
    <w:rsid w:val="005A02DC"/>
    <w:rsid w:val="005A0CC1"/>
    <w:rsid w:val="005A1BFC"/>
    <w:rsid w:val="005A1D0B"/>
    <w:rsid w:val="005A1DF7"/>
    <w:rsid w:val="005A1EED"/>
    <w:rsid w:val="005A21E7"/>
    <w:rsid w:val="005A21F5"/>
    <w:rsid w:val="005A25E4"/>
    <w:rsid w:val="005A2A19"/>
    <w:rsid w:val="005A2B49"/>
    <w:rsid w:val="005A2CF7"/>
    <w:rsid w:val="005A35E5"/>
    <w:rsid w:val="005A3B3F"/>
    <w:rsid w:val="005A3DAE"/>
    <w:rsid w:val="005A40C6"/>
    <w:rsid w:val="005A412D"/>
    <w:rsid w:val="005A4687"/>
    <w:rsid w:val="005A4967"/>
    <w:rsid w:val="005A49BC"/>
    <w:rsid w:val="005A4BF1"/>
    <w:rsid w:val="005A5355"/>
    <w:rsid w:val="005A5440"/>
    <w:rsid w:val="005A5A3D"/>
    <w:rsid w:val="005A5F61"/>
    <w:rsid w:val="005A5FC7"/>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D68"/>
    <w:rsid w:val="005B3E63"/>
    <w:rsid w:val="005B419C"/>
    <w:rsid w:val="005B466A"/>
    <w:rsid w:val="005B4978"/>
    <w:rsid w:val="005B49B3"/>
    <w:rsid w:val="005B4CDC"/>
    <w:rsid w:val="005B59DC"/>
    <w:rsid w:val="005B59E2"/>
    <w:rsid w:val="005B6034"/>
    <w:rsid w:val="005B61A8"/>
    <w:rsid w:val="005B6501"/>
    <w:rsid w:val="005B65C6"/>
    <w:rsid w:val="005B6C54"/>
    <w:rsid w:val="005B714A"/>
    <w:rsid w:val="005B7A7F"/>
    <w:rsid w:val="005C00A0"/>
    <w:rsid w:val="005C052B"/>
    <w:rsid w:val="005C0BA2"/>
    <w:rsid w:val="005C14C7"/>
    <w:rsid w:val="005C15D4"/>
    <w:rsid w:val="005C1C21"/>
    <w:rsid w:val="005C2172"/>
    <w:rsid w:val="005C2472"/>
    <w:rsid w:val="005C2573"/>
    <w:rsid w:val="005C288D"/>
    <w:rsid w:val="005C2A08"/>
    <w:rsid w:val="005C2B28"/>
    <w:rsid w:val="005C2E10"/>
    <w:rsid w:val="005C2EAD"/>
    <w:rsid w:val="005C387C"/>
    <w:rsid w:val="005C52C9"/>
    <w:rsid w:val="005C533D"/>
    <w:rsid w:val="005C5B05"/>
    <w:rsid w:val="005C60FE"/>
    <w:rsid w:val="005C62FF"/>
    <w:rsid w:val="005C6B06"/>
    <w:rsid w:val="005C7470"/>
    <w:rsid w:val="005C7497"/>
    <w:rsid w:val="005C7C3C"/>
    <w:rsid w:val="005D0193"/>
    <w:rsid w:val="005D0279"/>
    <w:rsid w:val="005D0733"/>
    <w:rsid w:val="005D0C8A"/>
    <w:rsid w:val="005D0C91"/>
    <w:rsid w:val="005D1DA5"/>
    <w:rsid w:val="005D1E84"/>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298"/>
    <w:rsid w:val="005E2574"/>
    <w:rsid w:val="005E25E9"/>
    <w:rsid w:val="005E2BA0"/>
    <w:rsid w:val="005E2DC6"/>
    <w:rsid w:val="005E358D"/>
    <w:rsid w:val="005E47CE"/>
    <w:rsid w:val="005E4F51"/>
    <w:rsid w:val="005E52A1"/>
    <w:rsid w:val="005E557A"/>
    <w:rsid w:val="005E5E02"/>
    <w:rsid w:val="005E6085"/>
    <w:rsid w:val="005E650D"/>
    <w:rsid w:val="005E6811"/>
    <w:rsid w:val="005E68C2"/>
    <w:rsid w:val="005E6BB8"/>
    <w:rsid w:val="005E6EF9"/>
    <w:rsid w:val="005E70C6"/>
    <w:rsid w:val="005E75B7"/>
    <w:rsid w:val="005E76A7"/>
    <w:rsid w:val="005E78ED"/>
    <w:rsid w:val="005E7A57"/>
    <w:rsid w:val="005E7ED9"/>
    <w:rsid w:val="005F0015"/>
    <w:rsid w:val="005F03FB"/>
    <w:rsid w:val="005F0778"/>
    <w:rsid w:val="005F0B4C"/>
    <w:rsid w:val="005F12C9"/>
    <w:rsid w:val="005F1808"/>
    <w:rsid w:val="005F2765"/>
    <w:rsid w:val="005F2E28"/>
    <w:rsid w:val="005F350B"/>
    <w:rsid w:val="005F3794"/>
    <w:rsid w:val="005F3F93"/>
    <w:rsid w:val="005F46DA"/>
    <w:rsid w:val="005F47EB"/>
    <w:rsid w:val="005F48F8"/>
    <w:rsid w:val="005F4B96"/>
    <w:rsid w:val="005F5365"/>
    <w:rsid w:val="005F5D64"/>
    <w:rsid w:val="005F5DAD"/>
    <w:rsid w:val="005F6185"/>
    <w:rsid w:val="005F6853"/>
    <w:rsid w:val="005F6C81"/>
    <w:rsid w:val="005F70A4"/>
    <w:rsid w:val="005F72BB"/>
    <w:rsid w:val="005F76FE"/>
    <w:rsid w:val="005F7B87"/>
    <w:rsid w:val="0060022F"/>
    <w:rsid w:val="00600707"/>
    <w:rsid w:val="00601827"/>
    <w:rsid w:val="00601847"/>
    <w:rsid w:val="00601A6A"/>
    <w:rsid w:val="00601F42"/>
    <w:rsid w:val="00601FAA"/>
    <w:rsid w:val="00602A99"/>
    <w:rsid w:val="00602E26"/>
    <w:rsid w:val="006032AD"/>
    <w:rsid w:val="006039D5"/>
    <w:rsid w:val="00603C51"/>
    <w:rsid w:val="006040D2"/>
    <w:rsid w:val="0060443D"/>
    <w:rsid w:val="00604F13"/>
    <w:rsid w:val="006050A3"/>
    <w:rsid w:val="00605358"/>
    <w:rsid w:val="00605651"/>
    <w:rsid w:val="006059F5"/>
    <w:rsid w:val="00605E5D"/>
    <w:rsid w:val="006060C6"/>
    <w:rsid w:val="006064E5"/>
    <w:rsid w:val="0060678E"/>
    <w:rsid w:val="00606BF8"/>
    <w:rsid w:val="0060736C"/>
    <w:rsid w:val="006078D8"/>
    <w:rsid w:val="0061059D"/>
    <w:rsid w:val="00610E1D"/>
    <w:rsid w:val="006111EB"/>
    <w:rsid w:val="00611AF0"/>
    <w:rsid w:val="00611F71"/>
    <w:rsid w:val="00612361"/>
    <w:rsid w:val="00612423"/>
    <w:rsid w:val="00612505"/>
    <w:rsid w:val="00612759"/>
    <w:rsid w:val="006127D0"/>
    <w:rsid w:val="006128DE"/>
    <w:rsid w:val="006129B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D71"/>
    <w:rsid w:val="00617EC8"/>
    <w:rsid w:val="00620118"/>
    <w:rsid w:val="006203F1"/>
    <w:rsid w:val="00620611"/>
    <w:rsid w:val="00620C29"/>
    <w:rsid w:val="00620E21"/>
    <w:rsid w:val="00621243"/>
    <w:rsid w:val="0062126A"/>
    <w:rsid w:val="006217FC"/>
    <w:rsid w:val="00621BA9"/>
    <w:rsid w:val="00622B10"/>
    <w:rsid w:val="00622D2C"/>
    <w:rsid w:val="0062369D"/>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22D"/>
    <w:rsid w:val="00627D37"/>
    <w:rsid w:val="0063028C"/>
    <w:rsid w:val="0063081A"/>
    <w:rsid w:val="00630A24"/>
    <w:rsid w:val="00631F33"/>
    <w:rsid w:val="00632836"/>
    <w:rsid w:val="00632C28"/>
    <w:rsid w:val="00632CBA"/>
    <w:rsid w:val="00633157"/>
    <w:rsid w:val="0063347A"/>
    <w:rsid w:val="00634857"/>
    <w:rsid w:val="00634A38"/>
    <w:rsid w:val="00634AE4"/>
    <w:rsid w:val="00634B56"/>
    <w:rsid w:val="00634BD9"/>
    <w:rsid w:val="00634BF0"/>
    <w:rsid w:val="00634F65"/>
    <w:rsid w:val="0063504B"/>
    <w:rsid w:val="006350DC"/>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2C4A"/>
    <w:rsid w:val="00643508"/>
    <w:rsid w:val="0064362B"/>
    <w:rsid w:val="00643A63"/>
    <w:rsid w:val="00643BE0"/>
    <w:rsid w:val="00643C98"/>
    <w:rsid w:val="006443ED"/>
    <w:rsid w:val="0064463D"/>
    <w:rsid w:val="00644761"/>
    <w:rsid w:val="00644C4D"/>
    <w:rsid w:val="0064636B"/>
    <w:rsid w:val="006464A8"/>
    <w:rsid w:val="006464C8"/>
    <w:rsid w:val="00646BC4"/>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32"/>
    <w:rsid w:val="00652F79"/>
    <w:rsid w:val="006532CF"/>
    <w:rsid w:val="00653BE5"/>
    <w:rsid w:val="0065409E"/>
    <w:rsid w:val="006542F6"/>
    <w:rsid w:val="006548A9"/>
    <w:rsid w:val="0065522F"/>
    <w:rsid w:val="0065552B"/>
    <w:rsid w:val="0065568A"/>
    <w:rsid w:val="00655C05"/>
    <w:rsid w:val="006563F3"/>
    <w:rsid w:val="006564B3"/>
    <w:rsid w:val="006574B9"/>
    <w:rsid w:val="00657A14"/>
    <w:rsid w:val="00657A7C"/>
    <w:rsid w:val="006602DE"/>
    <w:rsid w:val="00660C2A"/>
    <w:rsid w:val="00660EF8"/>
    <w:rsid w:val="006613D3"/>
    <w:rsid w:val="006614A9"/>
    <w:rsid w:val="00661520"/>
    <w:rsid w:val="00661A5E"/>
    <w:rsid w:val="006621AD"/>
    <w:rsid w:val="0066299C"/>
    <w:rsid w:val="00662BFB"/>
    <w:rsid w:val="00663835"/>
    <w:rsid w:val="006639A2"/>
    <w:rsid w:val="00663A81"/>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4D3"/>
    <w:rsid w:val="00666BBC"/>
    <w:rsid w:val="0066736A"/>
    <w:rsid w:val="006676FB"/>
    <w:rsid w:val="00667C57"/>
    <w:rsid w:val="00667F9C"/>
    <w:rsid w:val="00670033"/>
    <w:rsid w:val="0067009C"/>
    <w:rsid w:val="006705DF"/>
    <w:rsid w:val="00670678"/>
    <w:rsid w:val="00670C68"/>
    <w:rsid w:val="006710A0"/>
    <w:rsid w:val="00671413"/>
    <w:rsid w:val="0067143A"/>
    <w:rsid w:val="00671C13"/>
    <w:rsid w:val="00671C49"/>
    <w:rsid w:val="00671F77"/>
    <w:rsid w:val="00672532"/>
    <w:rsid w:val="006726AC"/>
    <w:rsid w:val="0067270E"/>
    <w:rsid w:val="00672978"/>
    <w:rsid w:val="00672DCF"/>
    <w:rsid w:val="00672F50"/>
    <w:rsid w:val="0067341A"/>
    <w:rsid w:val="00673479"/>
    <w:rsid w:val="006739BE"/>
    <w:rsid w:val="00674297"/>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47E"/>
    <w:rsid w:val="00680D01"/>
    <w:rsid w:val="00681AD7"/>
    <w:rsid w:val="00682062"/>
    <w:rsid w:val="00682396"/>
    <w:rsid w:val="00682E27"/>
    <w:rsid w:val="00682EEA"/>
    <w:rsid w:val="006834F7"/>
    <w:rsid w:val="00683710"/>
    <w:rsid w:val="006837B5"/>
    <w:rsid w:val="00683930"/>
    <w:rsid w:val="00683AE3"/>
    <w:rsid w:val="00683B81"/>
    <w:rsid w:val="00683BD8"/>
    <w:rsid w:val="00683E49"/>
    <w:rsid w:val="00683F3E"/>
    <w:rsid w:val="006843B4"/>
    <w:rsid w:val="0068473D"/>
    <w:rsid w:val="00685606"/>
    <w:rsid w:val="006858D0"/>
    <w:rsid w:val="006858FD"/>
    <w:rsid w:val="0068613E"/>
    <w:rsid w:val="006861DA"/>
    <w:rsid w:val="00686864"/>
    <w:rsid w:val="00687A09"/>
    <w:rsid w:val="006905BB"/>
    <w:rsid w:val="00690883"/>
    <w:rsid w:val="0069097F"/>
    <w:rsid w:val="00690C2B"/>
    <w:rsid w:val="00690F0E"/>
    <w:rsid w:val="0069123E"/>
    <w:rsid w:val="006912B6"/>
    <w:rsid w:val="00691511"/>
    <w:rsid w:val="00691BA6"/>
    <w:rsid w:val="00691C34"/>
    <w:rsid w:val="0069218F"/>
    <w:rsid w:val="00692682"/>
    <w:rsid w:val="006927A8"/>
    <w:rsid w:val="006928FB"/>
    <w:rsid w:val="00692B4B"/>
    <w:rsid w:val="00692C36"/>
    <w:rsid w:val="00692DA9"/>
    <w:rsid w:val="00693C74"/>
    <w:rsid w:val="00693CBC"/>
    <w:rsid w:val="006943FA"/>
    <w:rsid w:val="006948EA"/>
    <w:rsid w:val="00694F76"/>
    <w:rsid w:val="00695426"/>
    <w:rsid w:val="00695A48"/>
    <w:rsid w:val="00696110"/>
    <w:rsid w:val="006963D6"/>
    <w:rsid w:val="006963F5"/>
    <w:rsid w:val="00696717"/>
    <w:rsid w:val="00696A62"/>
    <w:rsid w:val="006971F8"/>
    <w:rsid w:val="006974A0"/>
    <w:rsid w:val="0069760E"/>
    <w:rsid w:val="00697B41"/>
    <w:rsid w:val="006A00CA"/>
    <w:rsid w:val="006A261D"/>
    <w:rsid w:val="006A2A53"/>
    <w:rsid w:val="006A3B74"/>
    <w:rsid w:val="006A3BF3"/>
    <w:rsid w:val="006A3FD2"/>
    <w:rsid w:val="006A4D02"/>
    <w:rsid w:val="006A5033"/>
    <w:rsid w:val="006A561F"/>
    <w:rsid w:val="006A5824"/>
    <w:rsid w:val="006A5850"/>
    <w:rsid w:val="006A5ADC"/>
    <w:rsid w:val="006A6245"/>
    <w:rsid w:val="006A640A"/>
    <w:rsid w:val="006A667E"/>
    <w:rsid w:val="006A7436"/>
    <w:rsid w:val="006A77E9"/>
    <w:rsid w:val="006A782F"/>
    <w:rsid w:val="006A7BA6"/>
    <w:rsid w:val="006B0585"/>
    <w:rsid w:val="006B0717"/>
    <w:rsid w:val="006B0737"/>
    <w:rsid w:val="006B0B2B"/>
    <w:rsid w:val="006B11A5"/>
    <w:rsid w:val="006B13B3"/>
    <w:rsid w:val="006B1571"/>
    <w:rsid w:val="006B1CBA"/>
    <w:rsid w:val="006B1D2B"/>
    <w:rsid w:val="006B2942"/>
    <w:rsid w:val="006B2993"/>
    <w:rsid w:val="006B2DBE"/>
    <w:rsid w:val="006B392F"/>
    <w:rsid w:val="006B3E73"/>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039F"/>
    <w:rsid w:val="006C0AA9"/>
    <w:rsid w:val="006C12EE"/>
    <w:rsid w:val="006C188A"/>
    <w:rsid w:val="006C1DDE"/>
    <w:rsid w:val="006C2990"/>
    <w:rsid w:val="006C2C5A"/>
    <w:rsid w:val="006C360E"/>
    <w:rsid w:val="006C3761"/>
    <w:rsid w:val="006C3A4F"/>
    <w:rsid w:val="006C3BBB"/>
    <w:rsid w:val="006C3EE1"/>
    <w:rsid w:val="006C4145"/>
    <w:rsid w:val="006C47AE"/>
    <w:rsid w:val="006C4F39"/>
    <w:rsid w:val="006C53CE"/>
    <w:rsid w:val="006C54B3"/>
    <w:rsid w:val="006C5762"/>
    <w:rsid w:val="006C5B7B"/>
    <w:rsid w:val="006C5DEC"/>
    <w:rsid w:val="006C624D"/>
    <w:rsid w:val="006C6369"/>
    <w:rsid w:val="006C6E66"/>
    <w:rsid w:val="006C6F50"/>
    <w:rsid w:val="006C6FC7"/>
    <w:rsid w:val="006C70A4"/>
    <w:rsid w:val="006C7C53"/>
    <w:rsid w:val="006D02B9"/>
    <w:rsid w:val="006D0832"/>
    <w:rsid w:val="006D14BA"/>
    <w:rsid w:val="006D1679"/>
    <w:rsid w:val="006D1845"/>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5C1"/>
    <w:rsid w:val="006D668F"/>
    <w:rsid w:val="006D6E96"/>
    <w:rsid w:val="006D6F6A"/>
    <w:rsid w:val="006D7C6C"/>
    <w:rsid w:val="006D7C76"/>
    <w:rsid w:val="006D7EFD"/>
    <w:rsid w:val="006E016F"/>
    <w:rsid w:val="006E0571"/>
    <w:rsid w:val="006E0BCE"/>
    <w:rsid w:val="006E0FA5"/>
    <w:rsid w:val="006E1FB9"/>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5DA3"/>
    <w:rsid w:val="006E5F4A"/>
    <w:rsid w:val="006E61C2"/>
    <w:rsid w:val="006E6737"/>
    <w:rsid w:val="006E6B02"/>
    <w:rsid w:val="006E6B6C"/>
    <w:rsid w:val="006E6E6A"/>
    <w:rsid w:val="006E70B5"/>
    <w:rsid w:val="006E7926"/>
    <w:rsid w:val="006E7965"/>
    <w:rsid w:val="006F055E"/>
    <w:rsid w:val="006F05E1"/>
    <w:rsid w:val="006F2027"/>
    <w:rsid w:val="006F2210"/>
    <w:rsid w:val="006F23C4"/>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037"/>
    <w:rsid w:val="007058E2"/>
    <w:rsid w:val="00705B1A"/>
    <w:rsid w:val="00705D2E"/>
    <w:rsid w:val="00706009"/>
    <w:rsid w:val="00706661"/>
    <w:rsid w:val="007072E5"/>
    <w:rsid w:val="00707C39"/>
    <w:rsid w:val="00707C8A"/>
    <w:rsid w:val="00710129"/>
    <w:rsid w:val="007109F8"/>
    <w:rsid w:val="00710ACB"/>
    <w:rsid w:val="00711B24"/>
    <w:rsid w:val="00711B91"/>
    <w:rsid w:val="007123F6"/>
    <w:rsid w:val="0071283D"/>
    <w:rsid w:val="00712D93"/>
    <w:rsid w:val="0071307E"/>
    <w:rsid w:val="0071382D"/>
    <w:rsid w:val="007138F6"/>
    <w:rsid w:val="007143E6"/>
    <w:rsid w:val="00714460"/>
    <w:rsid w:val="007148E0"/>
    <w:rsid w:val="00714DD2"/>
    <w:rsid w:val="00715511"/>
    <w:rsid w:val="00715DA4"/>
    <w:rsid w:val="00716011"/>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CEB"/>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5D7"/>
    <w:rsid w:val="00732AA9"/>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5EE"/>
    <w:rsid w:val="0074048B"/>
    <w:rsid w:val="00740542"/>
    <w:rsid w:val="0074094F"/>
    <w:rsid w:val="00740B54"/>
    <w:rsid w:val="00740CF0"/>
    <w:rsid w:val="00740FE2"/>
    <w:rsid w:val="007413A0"/>
    <w:rsid w:val="007415C4"/>
    <w:rsid w:val="007417E6"/>
    <w:rsid w:val="00741883"/>
    <w:rsid w:val="00741A37"/>
    <w:rsid w:val="00742222"/>
    <w:rsid w:val="007425C3"/>
    <w:rsid w:val="00742A4B"/>
    <w:rsid w:val="00743D97"/>
    <w:rsid w:val="00744569"/>
    <w:rsid w:val="007445DA"/>
    <w:rsid w:val="00744862"/>
    <w:rsid w:val="00744924"/>
    <w:rsid w:val="00744B4B"/>
    <w:rsid w:val="00744D3E"/>
    <w:rsid w:val="0074509C"/>
    <w:rsid w:val="007452C4"/>
    <w:rsid w:val="007452FD"/>
    <w:rsid w:val="007454D1"/>
    <w:rsid w:val="007456D5"/>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390D"/>
    <w:rsid w:val="007541DC"/>
    <w:rsid w:val="007547FF"/>
    <w:rsid w:val="00755649"/>
    <w:rsid w:val="00755716"/>
    <w:rsid w:val="00755902"/>
    <w:rsid w:val="007567D3"/>
    <w:rsid w:val="00756D00"/>
    <w:rsid w:val="00757446"/>
    <w:rsid w:val="0075759C"/>
    <w:rsid w:val="00757F7B"/>
    <w:rsid w:val="007600C1"/>
    <w:rsid w:val="0076011B"/>
    <w:rsid w:val="00760266"/>
    <w:rsid w:val="007604D5"/>
    <w:rsid w:val="00760848"/>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ED4"/>
    <w:rsid w:val="00764F9C"/>
    <w:rsid w:val="00765B82"/>
    <w:rsid w:val="00765D51"/>
    <w:rsid w:val="00765DFF"/>
    <w:rsid w:val="007664A1"/>
    <w:rsid w:val="00766A2B"/>
    <w:rsid w:val="007671E0"/>
    <w:rsid w:val="00767252"/>
    <w:rsid w:val="007678C0"/>
    <w:rsid w:val="00770070"/>
    <w:rsid w:val="00770F7C"/>
    <w:rsid w:val="00771AEC"/>
    <w:rsid w:val="00771E06"/>
    <w:rsid w:val="00771EEF"/>
    <w:rsid w:val="00772253"/>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20C"/>
    <w:rsid w:val="00782B01"/>
    <w:rsid w:val="0078328A"/>
    <w:rsid w:val="0078349E"/>
    <w:rsid w:val="00783B42"/>
    <w:rsid w:val="00783C90"/>
    <w:rsid w:val="007848A5"/>
    <w:rsid w:val="007848AD"/>
    <w:rsid w:val="00784EFA"/>
    <w:rsid w:val="007851DB"/>
    <w:rsid w:val="00785315"/>
    <w:rsid w:val="00785415"/>
    <w:rsid w:val="00786231"/>
    <w:rsid w:val="0078706D"/>
    <w:rsid w:val="007873D0"/>
    <w:rsid w:val="0078777D"/>
    <w:rsid w:val="00790174"/>
    <w:rsid w:val="00790501"/>
    <w:rsid w:val="007905CB"/>
    <w:rsid w:val="00790B18"/>
    <w:rsid w:val="00790BDF"/>
    <w:rsid w:val="007915EE"/>
    <w:rsid w:val="007917D3"/>
    <w:rsid w:val="00791DFA"/>
    <w:rsid w:val="00791E75"/>
    <w:rsid w:val="00792686"/>
    <w:rsid w:val="007926BB"/>
    <w:rsid w:val="00792E35"/>
    <w:rsid w:val="00792FC8"/>
    <w:rsid w:val="00793118"/>
    <w:rsid w:val="007934F6"/>
    <w:rsid w:val="00793B0C"/>
    <w:rsid w:val="007948AD"/>
    <w:rsid w:val="00794CDA"/>
    <w:rsid w:val="00794E9B"/>
    <w:rsid w:val="00794F2E"/>
    <w:rsid w:val="00794FAF"/>
    <w:rsid w:val="00795A1F"/>
    <w:rsid w:val="00795D16"/>
    <w:rsid w:val="00795D98"/>
    <w:rsid w:val="00795FC8"/>
    <w:rsid w:val="00795FF1"/>
    <w:rsid w:val="00796479"/>
    <w:rsid w:val="007964BD"/>
    <w:rsid w:val="00796967"/>
    <w:rsid w:val="00796D2A"/>
    <w:rsid w:val="00796FFC"/>
    <w:rsid w:val="007970D4"/>
    <w:rsid w:val="0079756E"/>
    <w:rsid w:val="007975A9"/>
    <w:rsid w:val="00797A1F"/>
    <w:rsid w:val="00797D1C"/>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40E"/>
    <w:rsid w:val="007A44AE"/>
    <w:rsid w:val="007A47C5"/>
    <w:rsid w:val="007A48A4"/>
    <w:rsid w:val="007A5105"/>
    <w:rsid w:val="007A51A3"/>
    <w:rsid w:val="007A55A4"/>
    <w:rsid w:val="007A5908"/>
    <w:rsid w:val="007A6061"/>
    <w:rsid w:val="007A61BC"/>
    <w:rsid w:val="007A73C2"/>
    <w:rsid w:val="007A751C"/>
    <w:rsid w:val="007A7AF9"/>
    <w:rsid w:val="007A7E93"/>
    <w:rsid w:val="007B0FEF"/>
    <w:rsid w:val="007B11E6"/>
    <w:rsid w:val="007B1296"/>
    <w:rsid w:val="007B1559"/>
    <w:rsid w:val="007B18B4"/>
    <w:rsid w:val="007B20A7"/>
    <w:rsid w:val="007B2908"/>
    <w:rsid w:val="007B2972"/>
    <w:rsid w:val="007B2B2C"/>
    <w:rsid w:val="007B3553"/>
    <w:rsid w:val="007B3C15"/>
    <w:rsid w:val="007B3F45"/>
    <w:rsid w:val="007B4067"/>
    <w:rsid w:val="007B4109"/>
    <w:rsid w:val="007B43EC"/>
    <w:rsid w:val="007B460D"/>
    <w:rsid w:val="007B4613"/>
    <w:rsid w:val="007B4924"/>
    <w:rsid w:val="007B4F35"/>
    <w:rsid w:val="007B4F6C"/>
    <w:rsid w:val="007B543C"/>
    <w:rsid w:val="007B54BF"/>
    <w:rsid w:val="007B5534"/>
    <w:rsid w:val="007B56E7"/>
    <w:rsid w:val="007B5775"/>
    <w:rsid w:val="007B5A08"/>
    <w:rsid w:val="007B5A89"/>
    <w:rsid w:val="007B6121"/>
    <w:rsid w:val="007B62F5"/>
    <w:rsid w:val="007B69A5"/>
    <w:rsid w:val="007B6FF1"/>
    <w:rsid w:val="007B727E"/>
    <w:rsid w:val="007B7346"/>
    <w:rsid w:val="007B736B"/>
    <w:rsid w:val="007B7817"/>
    <w:rsid w:val="007B785B"/>
    <w:rsid w:val="007B7A28"/>
    <w:rsid w:val="007C0049"/>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1D8D"/>
    <w:rsid w:val="007D206E"/>
    <w:rsid w:val="007D321C"/>
    <w:rsid w:val="007D3337"/>
    <w:rsid w:val="007D3CF3"/>
    <w:rsid w:val="007D4098"/>
    <w:rsid w:val="007D4434"/>
    <w:rsid w:val="007D4719"/>
    <w:rsid w:val="007D4B81"/>
    <w:rsid w:val="007D5123"/>
    <w:rsid w:val="007D53CC"/>
    <w:rsid w:val="007D567F"/>
    <w:rsid w:val="007D5713"/>
    <w:rsid w:val="007D6540"/>
    <w:rsid w:val="007D6543"/>
    <w:rsid w:val="007D6BCC"/>
    <w:rsid w:val="007D6C1F"/>
    <w:rsid w:val="007D757B"/>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5AB4"/>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247"/>
    <w:rsid w:val="0080066A"/>
    <w:rsid w:val="0080073C"/>
    <w:rsid w:val="00800B9C"/>
    <w:rsid w:val="0080128E"/>
    <w:rsid w:val="00802784"/>
    <w:rsid w:val="00802B4E"/>
    <w:rsid w:val="00802C99"/>
    <w:rsid w:val="00802E6B"/>
    <w:rsid w:val="0080306E"/>
    <w:rsid w:val="008033D4"/>
    <w:rsid w:val="0080376B"/>
    <w:rsid w:val="00803953"/>
    <w:rsid w:val="00803E1D"/>
    <w:rsid w:val="00803F71"/>
    <w:rsid w:val="008042F5"/>
    <w:rsid w:val="0080470A"/>
    <w:rsid w:val="008047DB"/>
    <w:rsid w:val="00804F00"/>
    <w:rsid w:val="0080613C"/>
    <w:rsid w:val="0080622A"/>
    <w:rsid w:val="00807224"/>
    <w:rsid w:val="00807FEC"/>
    <w:rsid w:val="00810111"/>
    <w:rsid w:val="0081028F"/>
    <w:rsid w:val="0081111D"/>
    <w:rsid w:val="00811824"/>
    <w:rsid w:val="00811CE8"/>
    <w:rsid w:val="00811FA9"/>
    <w:rsid w:val="00812091"/>
    <w:rsid w:val="008127A5"/>
    <w:rsid w:val="0081295A"/>
    <w:rsid w:val="00812A2D"/>
    <w:rsid w:val="00812C71"/>
    <w:rsid w:val="0081316F"/>
    <w:rsid w:val="00813365"/>
    <w:rsid w:val="00813C4D"/>
    <w:rsid w:val="00813C7F"/>
    <w:rsid w:val="008148C8"/>
    <w:rsid w:val="00815004"/>
    <w:rsid w:val="00815166"/>
    <w:rsid w:val="0081522E"/>
    <w:rsid w:val="00815974"/>
    <w:rsid w:val="00816176"/>
    <w:rsid w:val="00816261"/>
    <w:rsid w:val="008168A7"/>
    <w:rsid w:val="00816CCB"/>
    <w:rsid w:val="00816F3A"/>
    <w:rsid w:val="0081707A"/>
    <w:rsid w:val="00817383"/>
    <w:rsid w:val="008201C0"/>
    <w:rsid w:val="008207D7"/>
    <w:rsid w:val="00820936"/>
    <w:rsid w:val="00820B36"/>
    <w:rsid w:val="00820D15"/>
    <w:rsid w:val="008218D6"/>
    <w:rsid w:val="00821BE1"/>
    <w:rsid w:val="00822327"/>
    <w:rsid w:val="008228E2"/>
    <w:rsid w:val="00822AB7"/>
    <w:rsid w:val="00822B3D"/>
    <w:rsid w:val="00822F94"/>
    <w:rsid w:val="008235F0"/>
    <w:rsid w:val="00823ED2"/>
    <w:rsid w:val="0082425A"/>
    <w:rsid w:val="008249B8"/>
    <w:rsid w:val="00824F40"/>
    <w:rsid w:val="00825513"/>
    <w:rsid w:val="0082652F"/>
    <w:rsid w:val="00826D66"/>
    <w:rsid w:val="0082748C"/>
    <w:rsid w:val="008274D8"/>
    <w:rsid w:val="008275B5"/>
    <w:rsid w:val="0083097D"/>
    <w:rsid w:val="008319BD"/>
    <w:rsid w:val="00831DE2"/>
    <w:rsid w:val="00831F5C"/>
    <w:rsid w:val="0083214B"/>
    <w:rsid w:val="008324B7"/>
    <w:rsid w:val="008324E4"/>
    <w:rsid w:val="00832606"/>
    <w:rsid w:val="008326FE"/>
    <w:rsid w:val="008327C5"/>
    <w:rsid w:val="00832915"/>
    <w:rsid w:val="00832D9A"/>
    <w:rsid w:val="00833152"/>
    <w:rsid w:val="00833802"/>
    <w:rsid w:val="00833813"/>
    <w:rsid w:val="0083382A"/>
    <w:rsid w:val="00833A82"/>
    <w:rsid w:val="00834462"/>
    <w:rsid w:val="00834D3F"/>
    <w:rsid w:val="00834D57"/>
    <w:rsid w:val="008354C9"/>
    <w:rsid w:val="00835D54"/>
    <w:rsid w:val="00836304"/>
    <w:rsid w:val="00836A02"/>
    <w:rsid w:val="00836ED7"/>
    <w:rsid w:val="00836FA0"/>
    <w:rsid w:val="008378B6"/>
    <w:rsid w:val="00837E5C"/>
    <w:rsid w:val="008401F9"/>
    <w:rsid w:val="00841930"/>
    <w:rsid w:val="00841EC0"/>
    <w:rsid w:val="00841F8B"/>
    <w:rsid w:val="008420FF"/>
    <w:rsid w:val="0084217D"/>
    <w:rsid w:val="00842269"/>
    <w:rsid w:val="00842731"/>
    <w:rsid w:val="00842CB9"/>
    <w:rsid w:val="00843400"/>
    <w:rsid w:val="008434D9"/>
    <w:rsid w:val="0084350E"/>
    <w:rsid w:val="00843C8F"/>
    <w:rsid w:val="008444D2"/>
    <w:rsid w:val="008447A1"/>
    <w:rsid w:val="00844903"/>
    <w:rsid w:val="00845249"/>
    <w:rsid w:val="00845639"/>
    <w:rsid w:val="00845EA2"/>
    <w:rsid w:val="008460BA"/>
    <w:rsid w:val="008463A3"/>
    <w:rsid w:val="008468EE"/>
    <w:rsid w:val="0084695A"/>
    <w:rsid w:val="008470B3"/>
    <w:rsid w:val="00847328"/>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109"/>
    <w:rsid w:val="00857523"/>
    <w:rsid w:val="008575E5"/>
    <w:rsid w:val="00857926"/>
    <w:rsid w:val="008604B9"/>
    <w:rsid w:val="0086084C"/>
    <w:rsid w:val="00860E4F"/>
    <w:rsid w:val="008617C7"/>
    <w:rsid w:val="00861978"/>
    <w:rsid w:val="008627CC"/>
    <w:rsid w:val="00862959"/>
    <w:rsid w:val="0086296B"/>
    <w:rsid w:val="00863065"/>
    <w:rsid w:val="00863373"/>
    <w:rsid w:val="00863589"/>
    <w:rsid w:val="008636CA"/>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0B3E"/>
    <w:rsid w:val="0087113F"/>
    <w:rsid w:val="0087289A"/>
    <w:rsid w:val="00872CC7"/>
    <w:rsid w:val="00872D99"/>
    <w:rsid w:val="00873982"/>
    <w:rsid w:val="00873C8C"/>
    <w:rsid w:val="00873D4C"/>
    <w:rsid w:val="0087449D"/>
    <w:rsid w:val="008745EA"/>
    <w:rsid w:val="00874AB2"/>
    <w:rsid w:val="00874C84"/>
    <w:rsid w:val="008759DF"/>
    <w:rsid w:val="00875B9D"/>
    <w:rsid w:val="00875C03"/>
    <w:rsid w:val="00876137"/>
    <w:rsid w:val="00876601"/>
    <w:rsid w:val="008767E2"/>
    <w:rsid w:val="0087684C"/>
    <w:rsid w:val="00876972"/>
    <w:rsid w:val="008771AF"/>
    <w:rsid w:val="0087771A"/>
    <w:rsid w:val="008777FD"/>
    <w:rsid w:val="00877C94"/>
    <w:rsid w:val="008805E8"/>
    <w:rsid w:val="00880AAD"/>
    <w:rsid w:val="00880E18"/>
    <w:rsid w:val="00880E67"/>
    <w:rsid w:val="00880E77"/>
    <w:rsid w:val="008815EB"/>
    <w:rsid w:val="0088170B"/>
    <w:rsid w:val="00881A57"/>
    <w:rsid w:val="00882558"/>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049"/>
    <w:rsid w:val="008875E8"/>
    <w:rsid w:val="00887732"/>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E63"/>
    <w:rsid w:val="008971C3"/>
    <w:rsid w:val="00897274"/>
    <w:rsid w:val="008978AE"/>
    <w:rsid w:val="008A064D"/>
    <w:rsid w:val="008A07D0"/>
    <w:rsid w:val="008A0974"/>
    <w:rsid w:val="008A0B72"/>
    <w:rsid w:val="008A1028"/>
    <w:rsid w:val="008A14F0"/>
    <w:rsid w:val="008A1516"/>
    <w:rsid w:val="008A1A41"/>
    <w:rsid w:val="008A1C2D"/>
    <w:rsid w:val="008A277A"/>
    <w:rsid w:val="008A27F6"/>
    <w:rsid w:val="008A2918"/>
    <w:rsid w:val="008A2ED6"/>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A750B"/>
    <w:rsid w:val="008A79E6"/>
    <w:rsid w:val="008A7DC2"/>
    <w:rsid w:val="008B004E"/>
    <w:rsid w:val="008B0487"/>
    <w:rsid w:val="008B04B7"/>
    <w:rsid w:val="008B0FC7"/>
    <w:rsid w:val="008B1003"/>
    <w:rsid w:val="008B1B35"/>
    <w:rsid w:val="008B1C6D"/>
    <w:rsid w:val="008B29D5"/>
    <w:rsid w:val="008B2CC7"/>
    <w:rsid w:val="008B2E77"/>
    <w:rsid w:val="008B3370"/>
    <w:rsid w:val="008B363D"/>
    <w:rsid w:val="008B3992"/>
    <w:rsid w:val="008B432B"/>
    <w:rsid w:val="008B44A7"/>
    <w:rsid w:val="008B4532"/>
    <w:rsid w:val="008B479E"/>
    <w:rsid w:val="008B4B98"/>
    <w:rsid w:val="008B4F6A"/>
    <w:rsid w:val="008B5535"/>
    <w:rsid w:val="008B5579"/>
    <w:rsid w:val="008B57D7"/>
    <w:rsid w:val="008B5EDD"/>
    <w:rsid w:val="008B6355"/>
    <w:rsid w:val="008B67A2"/>
    <w:rsid w:val="008B6F8B"/>
    <w:rsid w:val="008B7191"/>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65DA"/>
    <w:rsid w:val="008C7320"/>
    <w:rsid w:val="008C7B77"/>
    <w:rsid w:val="008C7E71"/>
    <w:rsid w:val="008C7E85"/>
    <w:rsid w:val="008C7FE6"/>
    <w:rsid w:val="008D0862"/>
    <w:rsid w:val="008D0C2C"/>
    <w:rsid w:val="008D12CE"/>
    <w:rsid w:val="008D1719"/>
    <w:rsid w:val="008D1D95"/>
    <w:rsid w:val="008D232B"/>
    <w:rsid w:val="008D2409"/>
    <w:rsid w:val="008D2B31"/>
    <w:rsid w:val="008D39E5"/>
    <w:rsid w:val="008D407B"/>
    <w:rsid w:val="008D4193"/>
    <w:rsid w:val="008D42E3"/>
    <w:rsid w:val="008D43EE"/>
    <w:rsid w:val="008D4B35"/>
    <w:rsid w:val="008D50F9"/>
    <w:rsid w:val="008D55F4"/>
    <w:rsid w:val="008D5759"/>
    <w:rsid w:val="008D5839"/>
    <w:rsid w:val="008D5920"/>
    <w:rsid w:val="008D5B46"/>
    <w:rsid w:val="008D5BF1"/>
    <w:rsid w:val="008D5C62"/>
    <w:rsid w:val="008D5D27"/>
    <w:rsid w:val="008D6443"/>
    <w:rsid w:val="008D647C"/>
    <w:rsid w:val="008D6ED9"/>
    <w:rsid w:val="008D73B7"/>
    <w:rsid w:val="008D75AD"/>
    <w:rsid w:val="008D79F6"/>
    <w:rsid w:val="008E0C48"/>
    <w:rsid w:val="008E12B3"/>
    <w:rsid w:val="008E155A"/>
    <w:rsid w:val="008E18AB"/>
    <w:rsid w:val="008E19F6"/>
    <w:rsid w:val="008E1A11"/>
    <w:rsid w:val="008E20DF"/>
    <w:rsid w:val="008E2389"/>
    <w:rsid w:val="008E2658"/>
    <w:rsid w:val="008E3760"/>
    <w:rsid w:val="008E37DB"/>
    <w:rsid w:val="008E3917"/>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2496"/>
    <w:rsid w:val="008F30B9"/>
    <w:rsid w:val="008F31B4"/>
    <w:rsid w:val="008F3D00"/>
    <w:rsid w:val="008F49C8"/>
    <w:rsid w:val="008F4C86"/>
    <w:rsid w:val="008F5571"/>
    <w:rsid w:val="008F5962"/>
    <w:rsid w:val="008F59FD"/>
    <w:rsid w:val="008F5AEE"/>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5DC"/>
    <w:rsid w:val="00901B51"/>
    <w:rsid w:val="00902A32"/>
    <w:rsid w:val="00902ED4"/>
    <w:rsid w:val="00903A8E"/>
    <w:rsid w:val="00903BF0"/>
    <w:rsid w:val="00903D2A"/>
    <w:rsid w:val="00904080"/>
    <w:rsid w:val="009047A5"/>
    <w:rsid w:val="00904A4D"/>
    <w:rsid w:val="00904EC6"/>
    <w:rsid w:val="00905055"/>
    <w:rsid w:val="00905292"/>
    <w:rsid w:val="0090552F"/>
    <w:rsid w:val="00905E3C"/>
    <w:rsid w:val="0090610E"/>
    <w:rsid w:val="00906384"/>
    <w:rsid w:val="00906415"/>
    <w:rsid w:val="00906A3E"/>
    <w:rsid w:val="00906C55"/>
    <w:rsid w:val="00906E60"/>
    <w:rsid w:val="00906EC8"/>
    <w:rsid w:val="00906F4A"/>
    <w:rsid w:val="0090706E"/>
    <w:rsid w:val="009077AA"/>
    <w:rsid w:val="00907A03"/>
    <w:rsid w:val="00907C9E"/>
    <w:rsid w:val="00907E36"/>
    <w:rsid w:val="00910742"/>
    <w:rsid w:val="00910A10"/>
    <w:rsid w:val="00910D73"/>
    <w:rsid w:val="00911061"/>
    <w:rsid w:val="00911890"/>
    <w:rsid w:val="009119BA"/>
    <w:rsid w:val="0091244C"/>
    <w:rsid w:val="00912694"/>
    <w:rsid w:val="0091291A"/>
    <w:rsid w:val="00912C67"/>
    <w:rsid w:val="00912E64"/>
    <w:rsid w:val="0091355C"/>
    <w:rsid w:val="00913FE8"/>
    <w:rsid w:val="00914566"/>
    <w:rsid w:val="00914AC0"/>
    <w:rsid w:val="00914BE2"/>
    <w:rsid w:val="00914BE8"/>
    <w:rsid w:val="00914C35"/>
    <w:rsid w:val="00914FFE"/>
    <w:rsid w:val="00915328"/>
    <w:rsid w:val="0091534A"/>
    <w:rsid w:val="0091575C"/>
    <w:rsid w:val="0091604B"/>
    <w:rsid w:val="009163E3"/>
    <w:rsid w:val="00917C91"/>
    <w:rsid w:val="00920BD2"/>
    <w:rsid w:val="00920D83"/>
    <w:rsid w:val="009218E2"/>
    <w:rsid w:val="009219BE"/>
    <w:rsid w:val="00921AC0"/>
    <w:rsid w:val="00922179"/>
    <w:rsid w:val="00922584"/>
    <w:rsid w:val="0092276C"/>
    <w:rsid w:val="00922F06"/>
    <w:rsid w:val="00923875"/>
    <w:rsid w:val="00924268"/>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5D2"/>
    <w:rsid w:val="009316A1"/>
    <w:rsid w:val="00931A97"/>
    <w:rsid w:val="00931E5C"/>
    <w:rsid w:val="0093234C"/>
    <w:rsid w:val="009326A0"/>
    <w:rsid w:val="00932808"/>
    <w:rsid w:val="00932969"/>
    <w:rsid w:val="00932B26"/>
    <w:rsid w:val="00932B7B"/>
    <w:rsid w:val="009330ED"/>
    <w:rsid w:val="009330F2"/>
    <w:rsid w:val="00933432"/>
    <w:rsid w:val="009339EC"/>
    <w:rsid w:val="00933FD2"/>
    <w:rsid w:val="009344AA"/>
    <w:rsid w:val="00934635"/>
    <w:rsid w:val="00934C42"/>
    <w:rsid w:val="009354C5"/>
    <w:rsid w:val="00935590"/>
    <w:rsid w:val="009355AF"/>
    <w:rsid w:val="00936012"/>
    <w:rsid w:val="0093610F"/>
    <w:rsid w:val="00936122"/>
    <w:rsid w:val="0093616D"/>
    <w:rsid w:val="009363BD"/>
    <w:rsid w:val="009372F4"/>
    <w:rsid w:val="009377F7"/>
    <w:rsid w:val="00937D9E"/>
    <w:rsid w:val="009404EC"/>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5B4"/>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94A"/>
    <w:rsid w:val="00982B35"/>
    <w:rsid w:val="00983022"/>
    <w:rsid w:val="00983043"/>
    <w:rsid w:val="009832FE"/>
    <w:rsid w:val="00983638"/>
    <w:rsid w:val="009837FB"/>
    <w:rsid w:val="00983B36"/>
    <w:rsid w:val="00984043"/>
    <w:rsid w:val="009842B7"/>
    <w:rsid w:val="00984BAA"/>
    <w:rsid w:val="00984F3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88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63F"/>
    <w:rsid w:val="009B27F7"/>
    <w:rsid w:val="009B28C9"/>
    <w:rsid w:val="009B2956"/>
    <w:rsid w:val="009B2AC2"/>
    <w:rsid w:val="009B2C63"/>
    <w:rsid w:val="009B3284"/>
    <w:rsid w:val="009B37C1"/>
    <w:rsid w:val="009B3B0E"/>
    <w:rsid w:val="009B4344"/>
    <w:rsid w:val="009B4B03"/>
    <w:rsid w:val="009B500F"/>
    <w:rsid w:val="009B507E"/>
    <w:rsid w:val="009B61EB"/>
    <w:rsid w:val="009B6295"/>
    <w:rsid w:val="009B6485"/>
    <w:rsid w:val="009B6688"/>
    <w:rsid w:val="009B676F"/>
    <w:rsid w:val="009B6FD8"/>
    <w:rsid w:val="009B7330"/>
    <w:rsid w:val="009B734B"/>
    <w:rsid w:val="009B73BE"/>
    <w:rsid w:val="009B7A8E"/>
    <w:rsid w:val="009B7E65"/>
    <w:rsid w:val="009C002D"/>
    <w:rsid w:val="009C125C"/>
    <w:rsid w:val="009C1440"/>
    <w:rsid w:val="009C1523"/>
    <w:rsid w:val="009C1541"/>
    <w:rsid w:val="009C1723"/>
    <w:rsid w:val="009C1A63"/>
    <w:rsid w:val="009C1A77"/>
    <w:rsid w:val="009C1DE9"/>
    <w:rsid w:val="009C1E0C"/>
    <w:rsid w:val="009C2C2A"/>
    <w:rsid w:val="009C3178"/>
    <w:rsid w:val="009C38D0"/>
    <w:rsid w:val="009C3915"/>
    <w:rsid w:val="009C41D8"/>
    <w:rsid w:val="009C45A9"/>
    <w:rsid w:val="009C46DF"/>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907"/>
    <w:rsid w:val="009D0CDA"/>
    <w:rsid w:val="009D0D71"/>
    <w:rsid w:val="009D0DB7"/>
    <w:rsid w:val="009D1899"/>
    <w:rsid w:val="009D1912"/>
    <w:rsid w:val="009D1EF2"/>
    <w:rsid w:val="009D1EF3"/>
    <w:rsid w:val="009D2166"/>
    <w:rsid w:val="009D3321"/>
    <w:rsid w:val="009D4DB9"/>
    <w:rsid w:val="009D4DBF"/>
    <w:rsid w:val="009D4F64"/>
    <w:rsid w:val="009D53F2"/>
    <w:rsid w:val="009D5694"/>
    <w:rsid w:val="009D6032"/>
    <w:rsid w:val="009D60A4"/>
    <w:rsid w:val="009D6319"/>
    <w:rsid w:val="009D63C8"/>
    <w:rsid w:val="009D6785"/>
    <w:rsid w:val="009D6834"/>
    <w:rsid w:val="009D69AD"/>
    <w:rsid w:val="009D6D7D"/>
    <w:rsid w:val="009D73F9"/>
    <w:rsid w:val="009D786A"/>
    <w:rsid w:val="009D7D50"/>
    <w:rsid w:val="009E049C"/>
    <w:rsid w:val="009E12CD"/>
    <w:rsid w:val="009E168C"/>
    <w:rsid w:val="009E1A00"/>
    <w:rsid w:val="009E1BA7"/>
    <w:rsid w:val="009E2526"/>
    <w:rsid w:val="009E26AB"/>
    <w:rsid w:val="009E2BD6"/>
    <w:rsid w:val="009E366C"/>
    <w:rsid w:val="009E3C77"/>
    <w:rsid w:val="009E3F6C"/>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423"/>
    <w:rsid w:val="009F64FA"/>
    <w:rsid w:val="009F676A"/>
    <w:rsid w:val="009F6959"/>
    <w:rsid w:val="009F6D3C"/>
    <w:rsid w:val="009F6E3C"/>
    <w:rsid w:val="009F70B8"/>
    <w:rsid w:val="009F7360"/>
    <w:rsid w:val="009F761D"/>
    <w:rsid w:val="009F7BB7"/>
    <w:rsid w:val="00A0004D"/>
    <w:rsid w:val="00A0040B"/>
    <w:rsid w:val="00A00952"/>
    <w:rsid w:val="00A00CCA"/>
    <w:rsid w:val="00A01907"/>
    <w:rsid w:val="00A01B07"/>
    <w:rsid w:val="00A01D19"/>
    <w:rsid w:val="00A032D9"/>
    <w:rsid w:val="00A038F8"/>
    <w:rsid w:val="00A03ABE"/>
    <w:rsid w:val="00A04509"/>
    <w:rsid w:val="00A0499B"/>
    <w:rsid w:val="00A0501A"/>
    <w:rsid w:val="00A0632E"/>
    <w:rsid w:val="00A074C2"/>
    <w:rsid w:val="00A1002D"/>
    <w:rsid w:val="00A10741"/>
    <w:rsid w:val="00A10DB9"/>
    <w:rsid w:val="00A11621"/>
    <w:rsid w:val="00A1185A"/>
    <w:rsid w:val="00A11922"/>
    <w:rsid w:val="00A11F47"/>
    <w:rsid w:val="00A1229C"/>
    <w:rsid w:val="00A127AB"/>
    <w:rsid w:val="00A136A1"/>
    <w:rsid w:val="00A151E5"/>
    <w:rsid w:val="00A156AF"/>
    <w:rsid w:val="00A15DBA"/>
    <w:rsid w:val="00A15E4E"/>
    <w:rsid w:val="00A16017"/>
    <w:rsid w:val="00A16575"/>
    <w:rsid w:val="00A16746"/>
    <w:rsid w:val="00A16BB2"/>
    <w:rsid w:val="00A16CF5"/>
    <w:rsid w:val="00A17067"/>
    <w:rsid w:val="00A20000"/>
    <w:rsid w:val="00A20049"/>
    <w:rsid w:val="00A20162"/>
    <w:rsid w:val="00A204A9"/>
    <w:rsid w:val="00A20D4D"/>
    <w:rsid w:val="00A21013"/>
    <w:rsid w:val="00A21282"/>
    <w:rsid w:val="00A21B27"/>
    <w:rsid w:val="00A21EA5"/>
    <w:rsid w:val="00A21EFD"/>
    <w:rsid w:val="00A22284"/>
    <w:rsid w:val="00A22901"/>
    <w:rsid w:val="00A22C0A"/>
    <w:rsid w:val="00A22D90"/>
    <w:rsid w:val="00A22DA1"/>
    <w:rsid w:val="00A2356F"/>
    <w:rsid w:val="00A23709"/>
    <w:rsid w:val="00A23C85"/>
    <w:rsid w:val="00A23E29"/>
    <w:rsid w:val="00A23EB4"/>
    <w:rsid w:val="00A24197"/>
    <w:rsid w:val="00A24642"/>
    <w:rsid w:val="00A24947"/>
    <w:rsid w:val="00A24A46"/>
    <w:rsid w:val="00A2566D"/>
    <w:rsid w:val="00A25E8E"/>
    <w:rsid w:val="00A26072"/>
    <w:rsid w:val="00A261EB"/>
    <w:rsid w:val="00A267EA"/>
    <w:rsid w:val="00A26DE3"/>
    <w:rsid w:val="00A26E4F"/>
    <w:rsid w:val="00A271F4"/>
    <w:rsid w:val="00A30752"/>
    <w:rsid w:val="00A30897"/>
    <w:rsid w:val="00A30916"/>
    <w:rsid w:val="00A30BD0"/>
    <w:rsid w:val="00A31EB3"/>
    <w:rsid w:val="00A32BC5"/>
    <w:rsid w:val="00A32CAD"/>
    <w:rsid w:val="00A33C06"/>
    <w:rsid w:val="00A33E08"/>
    <w:rsid w:val="00A342B6"/>
    <w:rsid w:val="00A34AB8"/>
    <w:rsid w:val="00A34BC2"/>
    <w:rsid w:val="00A34E1B"/>
    <w:rsid w:val="00A34FDF"/>
    <w:rsid w:val="00A3562B"/>
    <w:rsid w:val="00A35713"/>
    <w:rsid w:val="00A3668B"/>
    <w:rsid w:val="00A36B21"/>
    <w:rsid w:val="00A36E64"/>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E78"/>
    <w:rsid w:val="00A45E67"/>
    <w:rsid w:val="00A46029"/>
    <w:rsid w:val="00A461BB"/>
    <w:rsid w:val="00A46670"/>
    <w:rsid w:val="00A468BA"/>
    <w:rsid w:val="00A468CD"/>
    <w:rsid w:val="00A47142"/>
    <w:rsid w:val="00A47640"/>
    <w:rsid w:val="00A50342"/>
    <w:rsid w:val="00A503F6"/>
    <w:rsid w:val="00A505BF"/>
    <w:rsid w:val="00A5082B"/>
    <w:rsid w:val="00A51549"/>
    <w:rsid w:val="00A51894"/>
    <w:rsid w:val="00A51951"/>
    <w:rsid w:val="00A5232A"/>
    <w:rsid w:val="00A52372"/>
    <w:rsid w:val="00A52655"/>
    <w:rsid w:val="00A52912"/>
    <w:rsid w:val="00A52929"/>
    <w:rsid w:val="00A52BD5"/>
    <w:rsid w:val="00A52C24"/>
    <w:rsid w:val="00A52F6A"/>
    <w:rsid w:val="00A5398E"/>
    <w:rsid w:val="00A539F5"/>
    <w:rsid w:val="00A53B67"/>
    <w:rsid w:val="00A53E37"/>
    <w:rsid w:val="00A53E4C"/>
    <w:rsid w:val="00A545DC"/>
    <w:rsid w:val="00A54AFE"/>
    <w:rsid w:val="00A5529A"/>
    <w:rsid w:val="00A553FA"/>
    <w:rsid w:val="00A555C8"/>
    <w:rsid w:val="00A556B9"/>
    <w:rsid w:val="00A559FC"/>
    <w:rsid w:val="00A55D97"/>
    <w:rsid w:val="00A56135"/>
    <w:rsid w:val="00A563E8"/>
    <w:rsid w:val="00A564E9"/>
    <w:rsid w:val="00A57084"/>
    <w:rsid w:val="00A57410"/>
    <w:rsid w:val="00A57B5F"/>
    <w:rsid w:val="00A607CC"/>
    <w:rsid w:val="00A61024"/>
    <w:rsid w:val="00A61031"/>
    <w:rsid w:val="00A612E6"/>
    <w:rsid w:val="00A61804"/>
    <w:rsid w:val="00A61A8E"/>
    <w:rsid w:val="00A62EEC"/>
    <w:rsid w:val="00A62F60"/>
    <w:rsid w:val="00A639B3"/>
    <w:rsid w:val="00A63AF0"/>
    <w:rsid w:val="00A64084"/>
    <w:rsid w:val="00A6459D"/>
    <w:rsid w:val="00A6475B"/>
    <w:rsid w:val="00A64A13"/>
    <w:rsid w:val="00A64BEE"/>
    <w:rsid w:val="00A652B0"/>
    <w:rsid w:val="00A66D93"/>
    <w:rsid w:val="00A66FC8"/>
    <w:rsid w:val="00A67E43"/>
    <w:rsid w:val="00A7000C"/>
    <w:rsid w:val="00A70AC4"/>
    <w:rsid w:val="00A7116E"/>
    <w:rsid w:val="00A71B7F"/>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054"/>
    <w:rsid w:val="00A766FF"/>
    <w:rsid w:val="00A76A37"/>
    <w:rsid w:val="00A773A1"/>
    <w:rsid w:val="00A7747C"/>
    <w:rsid w:val="00A777D6"/>
    <w:rsid w:val="00A7791C"/>
    <w:rsid w:val="00A77C64"/>
    <w:rsid w:val="00A77F20"/>
    <w:rsid w:val="00A80182"/>
    <w:rsid w:val="00A80776"/>
    <w:rsid w:val="00A80800"/>
    <w:rsid w:val="00A809E8"/>
    <w:rsid w:val="00A81866"/>
    <w:rsid w:val="00A81B2B"/>
    <w:rsid w:val="00A81C90"/>
    <w:rsid w:val="00A82ED7"/>
    <w:rsid w:val="00A831D5"/>
    <w:rsid w:val="00A83718"/>
    <w:rsid w:val="00A83DD0"/>
    <w:rsid w:val="00A83E50"/>
    <w:rsid w:val="00A8436E"/>
    <w:rsid w:val="00A85362"/>
    <w:rsid w:val="00A857A2"/>
    <w:rsid w:val="00A85860"/>
    <w:rsid w:val="00A85AD7"/>
    <w:rsid w:val="00A86013"/>
    <w:rsid w:val="00A860E8"/>
    <w:rsid w:val="00A8694E"/>
    <w:rsid w:val="00A8697D"/>
    <w:rsid w:val="00A86B25"/>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4F0B"/>
    <w:rsid w:val="00A9517C"/>
    <w:rsid w:val="00A958FD"/>
    <w:rsid w:val="00A95C00"/>
    <w:rsid w:val="00A95C93"/>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842"/>
    <w:rsid w:val="00AA690A"/>
    <w:rsid w:val="00AA6EE2"/>
    <w:rsid w:val="00AA7C5A"/>
    <w:rsid w:val="00AA7E0D"/>
    <w:rsid w:val="00AB087D"/>
    <w:rsid w:val="00AB08CB"/>
    <w:rsid w:val="00AB0A7B"/>
    <w:rsid w:val="00AB0B9E"/>
    <w:rsid w:val="00AB0D79"/>
    <w:rsid w:val="00AB1475"/>
    <w:rsid w:val="00AB14B6"/>
    <w:rsid w:val="00AB163D"/>
    <w:rsid w:val="00AB1F08"/>
    <w:rsid w:val="00AB1F3D"/>
    <w:rsid w:val="00AB1FF3"/>
    <w:rsid w:val="00AB23E4"/>
    <w:rsid w:val="00AB2759"/>
    <w:rsid w:val="00AB2A30"/>
    <w:rsid w:val="00AB2ACF"/>
    <w:rsid w:val="00AB2B65"/>
    <w:rsid w:val="00AB32D7"/>
    <w:rsid w:val="00AB3733"/>
    <w:rsid w:val="00AB3A7D"/>
    <w:rsid w:val="00AB4316"/>
    <w:rsid w:val="00AB4C19"/>
    <w:rsid w:val="00AB5087"/>
    <w:rsid w:val="00AB52B5"/>
    <w:rsid w:val="00AB52FB"/>
    <w:rsid w:val="00AB531B"/>
    <w:rsid w:val="00AB583F"/>
    <w:rsid w:val="00AB61D2"/>
    <w:rsid w:val="00AB6FD8"/>
    <w:rsid w:val="00AB769D"/>
    <w:rsid w:val="00AB798D"/>
    <w:rsid w:val="00AB7AE7"/>
    <w:rsid w:val="00AB7B54"/>
    <w:rsid w:val="00AC18C4"/>
    <w:rsid w:val="00AC1B27"/>
    <w:rsid w:val="00AC283D"/>
    <w:rsid w:val="00AC28CF"/>
    <w:rsid w:val="00AC2AEB"/>
    <w:rsid w:val="00AC2FEC"/>
    <w:rsid w:val="00AC33CC"/>
    <w:rsid w:val="00AC38E3"/>
    <w:rsid w:val="00AC3B8A"/>
    <w:rsid w:val="00AC416F"/>
    <w:rsid w:val="00AC43D7"/>
    <w:rsid w:val="00AC455A"/>
    <w:rsid w:val="00AC4A35"/>
    <w:rsid w:val="00AC532F"/>
    <w:rsid w:val="00AC584C"/>
    <w:rsid w:val="00AC594D"/>
    <w:rsid w:val="00AC59D3"/>
    <w:rsid w:val="00AC5FC9"/>
    <w:rsid w:val="00AC6013"/>
    <w:rsid w:val="00AC611C"/>
    <w:rsid w:val="00AC66A8"/>
    <w:rsid w:val="00AC68DC"/>
    <w:rsid w:val="00AD03D2"/>
    <w:rsid w:val="00AD0646"/>
    <w:rsid w:val="00AD140C"/>
    <w:rsid w:val="00AD180C"/>
    <w:rsid w:val="00AD1AA4"/>
    <w:rsid w:val="00AD272C"/>
    <w:rsid w:val="00AD2858"/>
    <w:rsid w:val="00AD2CCC"/>
    <w:rsid w:val="00AD2E55"/>
    <w:rsid w:val="00AD30C8"/>
    <w:rsid w:val="00AD3789"/>
    <w:rsid w:val="00AD3814"/>
    <w:rsid w:val="00AD39FC"/>
    <w:rsid w:val="00AD3CF7"/>
    <w:rsid w:val="00AD3F3B"/>
    <w:rsid w:val="00AD3F3E"/>
    <w:rsid w:val="00AD41BB"/>
    <w:rsid w:val="00AD4218"/>
    <w:rsid w:val="00AD4751"/>
    <w:rsid w:val="00AD4F86"/>
    <w:rsid w:val="00AD553D"/>
    <w:rsid w:val="00AD665A"/>
    <w:rsid w:val="00AD792F"/>
    <w:rsid w:val="00AE0132"/>
    <w:rsid w:val="00AE0372"/>
    <w:rsid w:val="00AE0966"/>
    <w:rsid w:val="00AE0B2F"/>
    <w:rsid w:val="00AE120D"/>
    <w:rsid w:val="00AE18B8"/>
    <w:rsid w:val="00AE1972"/>
    <w:rsid w:val="00AE1F0B"/>
    <w:rsid w:val="00AE2671"/>
    <w:rsid w:val="00AE2CD8"/>
    <w:rsid w:val="00AE37D7"/>
    <w:rsid w:val="00AE409D"/>
    <w:rsid w:val="00AE439E"/>
    <w:rsid w:val="00AE466C"/>
    <w:rsid w:val="00AE55D9"/>
    <w:rsid w:val="00AE5928"/>
    <w:rsid w:val="00AE5BC8"/>
    <w:rsid w:val="00AE5C1C"/>
    <w:rsid w:val="00AE698A"/>
    <w:rsid w:val="00AE6A03"/>
    <w:rsid w:val="00AE6A59"/>
    <w:rsid w:val="00AE6CBE"/>
    <w:rsid w:val="00AE760C"/>
    <w:rsid w:val="00AE7718"/>
    <w:rsid w:val="00AE785C"/>
    <w:rsid w:val="00AE7AD2"/>
    <w:rsid w:val="00AE7C99"/>
    <w:rsid w:val="00AE7DC4"/>
    <w:rsid w:val="00AF0034"/>
    <w:rsid w:val="00AF0065"/>
    <w:rsid w:val="00AF0073"/>
    <w:rsid w:val="00AF05DE"/>
    <w:rsid w:val="00AF077A"/>
    <w:rsid w:val="00AF0ED9"/>
    <w:rsid w:val="00AF1572"/>
    <w:rsid w:val="00AF1790"/>
    <w:rsid w:val="00AF1901"/>
    <w:rsid w:val="00AF1FC5"/>
    <w:rsid w:val="00AF2831"/>
    <w:rsid w:val="00AF29DB"/>
    <w:rsid w:val="00AF2E8F"/>
    <w:rsid w:val="00AF36A4"/>
    <w:rsid w:val="00AF371D"/>
    <w:rsid w:val="00AF38B4"/>
    <w:rsid w:val="00AF3AA9"/>
    <w:rsid w:val="00AF3B36"/>
    <w:rsid w:val="00AF3CD1"/>
    <w:rsid w:val="00AF40DE"/>
    <w:rsid w:val="00AF424F"/>
    <w:rsid w:val="00AF43F7"/>
    <w:rsid w:val="00AF465D"/>
    <w:rsid w:val="00AF4B51"/>
    <w:rsid w:val="00AF4B60"/>
    <w:rsid w:val="00AF4D1B"/>
    <w:rsid w:val="00AF5A83"/>
    <w:rsid w:val="00AF5AEF"/>
    <w:rsid w:val="00AF622C"/>
    <w:rsid w:val="00AF6423"/>
    <w:rsid w:val="00AF7022"/>
    <w:rsid w:val="00AF74E5"/>
    <w:rsid w:val="00AF7794"/>
    <w:rsid w:val="00AF780B"/>
    <w:rsid w:val="00AF7AA3"/>
    <w:rsid w:val="00B001AE"/>
    <w:rsid w:val="00B0034A"/>
    <w:rsid w:val="00B003EE"/>
    <w:rsid w:val="00B00F75"/>
    <w:rsid w:val="00B01039"/>
    <w:rsid w:val="00B0103E"/>
    <w:rsid w:val="00B01393"/>
    <w:rsid w:val="00B01928"/>
    <w:rsid w:val="00B01BFC"/>
    <w:rsid w:val="00B02A87"/>
    <w:rsid w:val="00B033A1"/>
    <w:rsid w:val="00B03FEF"/>
    <w:rsid w:val="00B0452D"/>
    <w:rsid w:val="00B04545"/>
    <w:rsid w:val="00B049EC"/>
    <w:rsid w:val="00B04D25"/>
    <w:rsid w:val="00B04E99"/>
    <w:rsid w:val="00B055F0"/>
    <w:rsid w:val="00B05B80"/>
    <w:rsid w:val="00B0731A"/>
    <w:rsid w:val="00B076FE"/>
    <w:rsid w:val="00B079B1"/>
    <w:rsid w:val="00B079EF"/>
    <w:rsid w:val="00B07C1A"/>
    <w:rsid w:val="00B10F80"/>
    <w:rsid w:val="00B1107B"/>
    <w:rsid w:val="00B11A28"/>
    <w:rsid w:val="00B11AFB"/>
    <w:rsid w:val="00B11D5A"/>
    <w:rsid w:val="00B12200"/>
    <w:rsid w:val="00B127D2"/>
    <w:rsid w:val="00B12CFF"/>
    <w:rsid w:val="00B12EF6"/>
    <w:rsid w:val="00B13C16"/>
    <w:rsid w:val="00B14451"/>
    <w:rsid w:val="00B14552"/>
    <w:rsid w:val="00B14877"/>
    <w:rsid w:val="00B14C72"/>
    <w:rsid w:val="00B14D83"/>
    <w:rsid w:val="00B14FC8"/>
    <w:rsid w:val="00B150AF"/>
    <w:rsid w:val="00B15D8F"/>
    <w:rsid w:val="00B15EE9"/>
    <w:rsid w:val="00B15FA2"/>
    <w:rsid w:val="00B16099"/>
    <w:rsid w:val="00B16123"/>
    <w:rsid w:val="00B169CD"/>
    <w:rsid w:val="00B1715A"/>
    <w:rsid w:val="00B1716A"/>
    <w:rsid w:val="00B1761C"/>
    <w:rsid w:val="00B17626"/>
    <w:rsid w:val="00B17740"/>
    <w:rsid w:val="00B17872"/>
    <w:rsid w:val="00B1798D"/>
    <w:rsid w:val="00B17DFB"/>
    <w:rsid w:val="00B208EA"/>
    <w:rsid w:val="00B20CDC"/>
    <w:rsid w:val="00B20DEA"/>
    <w:rsid w:val="00B21B7D"/>
    <w:rsid w:val="00B21CFC"/>
    <w:rsid w:val="00B22881"/>
    <w:rsid w:val="00B22D73"/>
    <w:rsid w:val="00B232A4"/>
    <w:rsid w:val="00B24319"/>
    <w:rsid w:val="00B24DA2"/>
    <w:rsid w:val="00B25075"/>
    <w:rsid w:val="00B25610"/>
    <w:rsid w:val="00B2600E"/>
    <w:rsid w:val="00B261F4"/>
    <w:rsid w:val="00B269E7"/>
    <w:rsid w:val="00B26A0B"/>
    <w:rsid w:val="00B26B94"/>
    <w:rsid w:val="00B26BBF"/>
    <w:rsid w:val="00B26D2C"/>
    <w:rsid w:val="00B26DC3"/>
    <w:rsid w:val="00B271CA"/>
    <w:rsid w:val="00B278A4"/>
    <w:rsid w:val="00B27BDF"/>
    <w:rsid w:val="00B27C72"/>
    <w:rsid w:val="00B27D40"/>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9CA"/>
    <w:rsid w:val="00B35B32"/>
    <w:rsid w:val="00B35D76"/>
    <w:rsid w:val="00B35FE1"/>
    <w:rsid w:val="00B3624F"/>
    <w:rsid w:val="00B36564"/>
    <w:rsid w:val="00B36878"/>
    <w:rsid w:val="00B36C76"/>
    <w:rsid w:val="00B36D52"/>
    <w:rsid w:val="00B36EE8"/>
    <w:rsid w:val="00B36FC2"/>
    <w:rsid w:val="00B37277"/>
    <w:rsid w:val="00B3732C"/>
    <w:rsid w:val="00B3775B"/>
    <w:rsid w:val="00B40950"/>
    <w:rsid w:val="00B40D51"/>
    <w:rsid w:val="00B413BE"/>
    <w:rsid w:val="00B42491"/>
    <w:rsid w:val="00B43287"/>
    <w:rsid w:val="00B44131"/>
    <w:rsid w:val="00B441DF"/>
    <w:rsid w:val="00B4475F"/>
    <w:rsid w:val="00B44861"/>
    <w:rsid w:val="00B44B6B"/>
    <w:rsid w:val="00B44BB0"/>
    <w:rsid w:val="00B45888"/>
    <w:rsid w:val="00B45B58"/>
    <w:rsid w:val="00B4633B"/>
    <w:rsid w:val="00B468AB"/>
    <w:rsid w:val="00B46A9F"/>
    <w:rsid w:val="00B46F22"/>
    <w:rsid w:val="00B47228"/>
    <w:rsid w:val="00B47551"/>
    <w:rsid w:val="00B479ED"/>
    <w:rsid w:val="00B47E73"/>
    <w:rsid w:val="00B50292"/>
    <w:rsid w:val="00B5083B"/>
    <w:rsid w:val="00B50BBA"/>
    <w:rsid w:val="00B51181"/>
    <w:rsid w:val="00B512CA"/>
    <w:rsid w:val="00B51736"/>
    <w:rsid w:val="00B51751"/>
    <w:rsid w:val="00B51DCA"/>
    <w:rsid w:val="00B5243B"/>
    <w:rsid w:val="00B52675"/>
    <w:rsid w:val="00B52B9D"/>
    <w:rsid w:val="00B539FA"/>
    <w:rsid w:val="00B53C46"/>
    <w:rsid w:val="00B5413C"/>
    <w:rsid w:val="00B54592"/>
    <w:rsid w:val="00B545B0"/>
    <w:rsid w:val="00B5467F"/>
    <w:rsid w:val="00B54912"/>
    <w:rsid w:val="00B54AB5"/>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2EF"/>
    <w:rsid w:val="00B663EF"/>
    <w:rsid w:val="00B665AD"/>
    <w:rsid w:val="00B6697E"/>
    <w:rsid w:val="00B66F17"/>
    <w:rsid w:val="00B67252"/>
    <w:rsid w:val="00B67BC4"/>
    <w:rsid w:val="00B67E3D"/>
    <w:rsid w:val="00B67ED1"/>
    <w:rsid w:val="00B7004A"/>
    <w:rsid w:val="00B704CC"/>
    <w:rsid w:val="00B70D97"/>
    <w:rsid w:val="00B712AE"/>
    <w:rsid w:val="00B71401"/>
    <w:rsid w:val="00B71A44"/>
    <w:rsid w:val="00B720D2"/>
    <w:rsid w:val="00B72235"/>
    <w:rsid w:val="00B72AD2"/>
    <w:rsid w:val="00B73FDD"/>
    <w:rsid w:val="00B741FF"/>
    <w:rsid w:val="00B7475E"/>
    <w:rsid w:val="00B74A66"/>
    <w:rsid w:val="00B74CBE"/>
    <w:rsid w:val="00B74DA8"/>
    <w:rsid w:val="00B74DD5"/>
    <w:rsid w:val="00B74E8F"/>
    <w:rsid w:val="00B757DE"/>
    <w:rsid w:val="00B75A1D"/>
    <w:rsid w:val="00B75DA2"/>
    <w:rsid w:val="00B762D8"/>
    <w:rsid w:val="00B76350"/>
    <w:rsid w:val="00B767CA"/>
    <w:rsid w:val="00B76831"/>
    <w:rsid w:val="00B7683E"/>
    <w:rsid w:val="00B772AD"/>
    <w:rsid w:val="00B776F7"/>
    <w:rsid w:val="00B77866"/>
    <w:rsid w:val="00B77A29"/>
    <w:rsid w:val="00B804DB"/>
    <w:rsid w:val="00B807AE"/>
    <w:rsid w:val="00B80AB7"/>
    <w:rsid w:val="00B80C0A"/>
    <w:rsid w:val="00B81464"/>
    <w:rsid w:val="00B815C3"/>
    <w:rsid w:val="00B81ADA"/>
    <w:rsid w:val="00B81B14"/>
    <w:rsid w:val="00B81BAE"/>
    <w:rsid w:val="00B826D3"/>
    <w:rsid w:val="00B82C8F"/>
    <w:rsid w:val="00B82D54"/>
    <w:rsid w:val="00B83B34"/>
    <w:rsid w:val="00B840DC"/>
    <w:rsid w:val="00B8446D"/>
    <w:rsid w:val="00B85027"/>
    <w:rsid w:val="00B853FA"/>
    <w:rsid w:val="00B855DB"/>
    <w:rsid w:val="00B85ADD"/>
    <w:rsid w:val="00B85BF0"/>
    <w:rsid w:val="00B86398"/>
    <w:rsid w:val="00B863F8"/>
    <w:rsid w:val="00B864E7"/>
    <w:rsid w:val="00B86507"/>
    <w:rsid w:val="00B869BE"/>
    <w:rsid w:val="00B86C54"/>
    <w:rsid w:val="00B86CD1"/>
    <w:rsid w:val="00B86F8F"/>
    <w:rsid w:val="00B8706E"/>
    <w:rsid w:val="00B87268"/>
    <w:rsid w:val="00B874A8"/>
    <w:rsid w:val="00B87F92"/>
    <w:rsid w:val="00B9078B"/>
    <w:rsid w:val="00B90B09"/>
    <w:rsid w:val="00B90BA5"/>
    <w:rsid w:val="00B90BA7"/>
    <w:rsid w:val="00B91085"/>
    <w:rsid w:val="00B91207"/>
    <w:rsid w:val="00B91BAA"/>
    <w:rsid w:val="00B91F71"/>
    <w:rsid w:val="00B92411"/>
    <w:rsid w:val="00B93111"/>
    <w:rsid w:val="00B9324D"/>
    <w:rsid w:val="00B93909"/>
    <w:rsid w:val="00B940F8"/>
    <w:rsid w:val="00B94C68"/>
    <w:rsid w:val="00B94C86"/>
    <w:rsid w:val="00B9560F"/>
    <w:rsid w:val="00B956C3"/>
    <w:rsid w:val="00B9652F"/>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A74"/>
    <w:rsid w:val="00BA6F8F"/>
    <w:rsid w:val="00BA6FF1"/>
    <w:rsid w:val="00BA70C7"/>
    <w:rsid w:val="00BA710E"/>
    <w:rsid w:val="00BA76C5"/>
    <w:rsid w:val="00BA7BD1"/>
    <w:rsid w:val="00BA7C9E"/>
    <w:rsid w:val="00BA7E2A"/>
    <w:rsid w:val="00BB0134"/>
    <w:rsid w:val="00BB02F2"/>
    <w:rsid w:val="00BB0AC3"/>
    <w:rsid w:val="00BB0AF5"/>
    <w:rsid w:val="00BB13AC"/>
    <w:rsid w:val="00BB15F0"/>
    <w:rsid w:val="00BB178D"/>
    <w:rsid w:val="00BB1FC4"/>
    <w:rsid w:val="00BB22FA"/>
    <w:rsid w:val="00BB2E23"/>
    <w:rsid w:val="00BB2FB6"/>
    <w:rsid w:val="00BB3064"/>
    <w:rsid w:val="00BB365E"/>
    <w:rsid w:val="00BB3E30"/>
    <w:rsid w:val="00BB40BA"/>
    <w:rsid w:val="00BB4422"/>
    <w:rsid w:val="00BB5801"/>
    <w:rsid w:val="00BB5959"/>
    <w:rsid w:val="00BB5AC3"/>
    <w:rsid w:val="00BB5C02"/>
    <w:rsid w:val="00BB5F59"/>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9E2"/>
    <w:rsid w:val="00BC2A4A"/>
    <w:rsid w:val="00BC2E0B"/>
    <w:rsid w:val="00BC2FCC"/>
    <w:rsid w:val="00BC3119"/>
    <w:rsid w:val="00BC3998"/>
    <w:rsid w:val="00BC39E0"/>
    <w:rsid w:val="00BC4328"/>
    <w:rsid w:val="00BC4360"/>
    <w:rsid w:val="00BC43FD"/>
    <w:rsid w:val="00BC4C92"/>
    <w:rsid w:val="00BC5205"/>
    <w:rsid w:val="00BC52B3"/>
    <w:rsid w:val="00BC5898"/>
    <w:rsid w:val="00BC5997"/>
    <w:rsid w:val="00BC5B69"/>
    <w:rsid w:val="00BC60EC"/>
    <w:rsid w:val="00BC6430"/>
    <w:rsid w:val="00BC6AB8"/>
    <w:rsid w:val="00BC6B6A"/>
    <w:rsid w:val="00BC792A"/>
    <w:rsid w:val="00BC7A10"/>
    <w:rsid w:val="00BC7A2B"/>
    <w:rsid w:val="00BC7C29"/>
    <w:rsid w:val="00BD04DC"/>
    <w:rsid w:val="00BD066C"/>
    <w:rsid w:val="00BD0963"/>
    <w:rsid w:val="00BD14E9"/>
    <w:rsid w:val="00BD17CF"/>
    <w:rsid w:val="00BD2106"/>
    <w:rsid w:val="00BD2D7E"/>
    <w:rsid w:val="00BD31AC"/>
    <w:rsid w:val="00BD322E"/>
    <w:rsid w:val="00BD33C4"/>
    <w:rsid w:val="00BD3894"/>
    <w:rsid w:val="00BD39FE"/>
    <w:rsid w:val="00BD3C2B"/>
    <w:rsid w:val="00BD42F2"/>
    <w:rsid w:val="00BD443E"/>
    <w:rsid w:val="00BD4B91"/>
    <w:rsid w:val="00BD4CD4"/>
    <w:rsid w:val="00BD4E56"/>
    <w:rsid w:val="00BD5EF2"/>
    <w:rsid w:val="00BD5FCD"/>
    <w:rsid w:val="00BD6176"/>
    <w:rsid w:val="00BD61A1"/>
    <w:rsid w:val="00BD6929"/>
    <w:rsid w:val="00BD6E60"/>
    <w:rsid w:val="00BD6F39"/>
    <w:rsid w:val="00BD7117"/>
    <w:rsid w:val="00BD7962"/>
    <w:rsid w:val="00BD7E71"/>
    <w:rsid w:val="00BD7EED"/>
    <w:rsid w:val="00BE038B"/>
    <w:rsid w:val="00BE0471"/>
    <w:rsid w:val="00BE0510"/>
    <w:rsid w:val="00BE0696"/>
    <w:rsid w:val="00BE088C"/>
    <w:rsid w:val="00BE09D8"/>
    <w:rsid w:val="00BE0A3F"/>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7C8"/>
    <w:rsid w:val="00BE490D"/>
    <w:rsid w:val="00BE5720"/>
    <w:rsid w:val="00BE5BA8"/>
    <w:rsid w:val="00BE5D2A"/>
    <w:rsid w:val="00BE60F8"/>
    <w:rsid w:val="00BE616D"/>
    <w:rsid w:val="00BE67A1"/>
    <w:rsid w:val="00BE6942"/>
    <w:rsid w:val="00BE69E7"/>
    <w:rsid w:val="00BE6EC6"/>
    <w:rsid w:val="00BE7262"/>
    <w:rsid w:val="00BE7D3C"/>
    <w:rsid w:val="00BF009E"/>
    <w:rsid w:val="00BF040C"/>
    <w:rsid w:val="00BF0750"/>
    <w:rsid w:val="00BF0A8F"/>
    <w:rsid w:val="00BF0ECE"/>
    <w:rsid w:val="00BF21A4"/>
    <w:rsid w:val="00BF220D"/>
    <w:rsid w:val="00BF288B"/>
    <w:rsid w:val="00BF2AD7"/>
    <w:rsid w:val="00BF2BD2"/>
    <w:rsid w:val="00BF2D94"/>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173"/>
    <w:rsid w:val="00C02847"/>
    <w:rsid w:val="00C029D7"/>
    <w:rsid w:val="00C029ED"/>
    <w:rsid w:val="00C02A5C"/>
    <w:rsid w:val="00C02B59"/>
    <w:rsid w:val="00C03308"/>
    <w:rsid w:val="00C03828"/>
    <w:rsid w:val="00C03C35"/>
    <w:rsid w:val="00C0460C"/>
    <w:rsid w:val="00C04841"/>
    <w:rsid w:val="00C0540F"/>
    <w:rsid w:val="00C058D8"/>
    <w:rsid w:val="00C061E1"/>
    <w:rsid w:val="00C06444"/>
    <w:rsid w:val="00C069B5"/>
    <w:rsid w:val="00C06A22"/>
    <w:rsid w:val="00C06EDE"/>
    <w:rsid w:val="00C071EC"/>
    <w:rsid w:val="00C074CB"/>
    <w:rsid w:val="00C074EA"/>
    <w:rsid w:val="00C07666"/>
    <w:rsid w:val="00C07B2C"/>
    <w:rsid w:val="00C10095"/>
    <w:rsid w:val="00C10B18"/>
    <w:rsid w:val="00C1108D"/>
    <w:rsid w:val="00C1133C"/>
    <w:rsid w:val="00C11C27"/>
    <w:rsid w:val="00C12067"/>
    <w:rsid w:val="00C122C0"/>
    <w:rsid w:val="00C123DD"/>
    <w:rsid w:val="00C12836"/>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F03"/>
    <w:rsid w:val="00C27440"/>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3CB4"/>
    <w:rsid w:val="00C34187"/>
    <w:rsid w:val="00C341D0"/>
    <w:rsid w:val="00C34258"/>
    <w:rsid w:val="00C343FC"/>
    <w:rsid w:val="00C344D5"/>
    <w:rsid w:val="00C34773"/>
    <w:rsid w:val="00C34BC8"/>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4EE"/>
    <w:rsid w:val="00C42826"/>
    <w:rsid w:val="00C42DD5"/>
    <w:rsid w:val="00C435FC"/>
    <w:rsid w:val="00C43D85"/>
    <w:rsid w:val="00C43E62"/>
    <w:rsid w:val="00C448BB"/>
    <w:rsid w:val="00C44A20"/>
    <w:rsid w:val="00C44C3D"/>
    <w:rsid w:val="00C45A89"/>
    <w:rsid w:val="00C45B12"/>
    <w:rsid w:val="00C46013"/>
    <w:rsid w:val="00C4603E"/>
    <w:rsid w:val="00C468B9"/>
    <w:rsid w:val="00C46AD7"/>
    <w:rsid w:val="00C47441"/>
    <w:rsid w:val="00C4745B"/>
    <w:rsid w:val="00C50807"/>
    <w:rsid w:val="00C5087C"/>
    <w:rsid w:val="00C51098"/>
    <w:rsid w:val="00C513D1"/>
    <w:rsid w:val="00C5156D"/>
    <w:rsid w:val="00C515C9"/>
    <w:rsid w:val="00C51A87"/>
    <w:rsid w:val="00C522F2"/>
    <w:rsid w:val="00C5268E"/>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2CF"/>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6EF4"/>
    <w:rsid w:val="00C66F32"/>
    <w:rsid w:val="00C676FA"/>
    <w:rsid w:val="00C67A8B"/>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2DA8"/>
    <w:rsid w:val="00C73074"/>
    <w:rsid w:val="00C733C9"/>
    <w:rsid w:val="00C73616"/>
    <w:rsid w:val="00C73716"/>
    <w:rsid w:val="00C73BB6"/>
    <w:rsid w:val="00C73F5F"/>
    <w:rsid w:val="00C73FA3"/>
    <w:rsid w:val="00C73FA5"/>
    <w:rsid w:val="00C74AF4"/>
    <w:rsid w:val="00C74B16"/>
    <w:rsid w:val="00C7566A"/>
    <w:rsid w:val="00C758CE"/>
    <w:rsid w:val="00C759C3"/>
    <w:rsid w:val="00C75F0F"/>
    <w:rsid w:val="00C76CA9"/>
    <w:rsid w:val="00C76CE1"/>
    <w:rsid w:val="00C76D87"/>
    <w:rsid w:val="00C76D88"/>
    <w:rsid w:val="00C76EA7"/>
    <w:rsid w:val="00C773E5"/>
    <w:rsid w:val="00C77452"/>
    <w:rsid w:val="00C77B8B"/>
    <w:rsid w:val="00C77BC2"/>
    <w:rsid w:val="00C80A36"/>
    <w:rsid w:val="00C80E09"/>
    <w:rsid w:val="00C80EF0"/>
    <w:rsid w:val="00C811FB"/>
    <w:rsid w:val="00C817E1"/>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03"/>
    <w:rsid w:val="00C86BD1"/>
    <w:rsid w:val="00C8711E"/>
    <w:rsid w:val="00C87416"/>
    <w:rsid w:val="00C8785C"/>
    <w:rsid w:val="00C87E97"/>
    <w:rsid w:val="00C87EC8"/>
    <w:rsid w:val="00C90F5E"/>
    <w:rsid w:val="00C91AA5"/>
    <w:rsid w:val="00C91CB1"/>
    <w:rsid w:val="00C92421"/>
    <w:rsid w:val="00C92854"/>
    <w:rsid w:val="00C92C12"/>
    <w:rsid w:val="00C92D67"/>
    <w:rsid w:val="00C92DCD"/>
    <w:rsid w:val="00C92E82"/>
    <w:rsid w:val="00C9333C"/>
    <w:rsid w:val="00C93EF2"/>
    <w:rsid w:val="00C93FA1"/>
    <w:rsid w:val="00C942DD"/>
    <w:rsid w:val="00C94363"/>
    <w:rsid w:val="00C94470"/>
    <w:rsid w:val="00C94796"/>
    <w:rsid w:val="00C958AD"/>
    <w:rsid w:val="00C9597D"/>
    <w:rsid w:val="00C95C44"/>
    <w:rsid w:val="00C95E27"/>
    <w:rsid w:val="00C96643"/>
    <w:rsid w:val="00C977B9"/>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A7ED0"/>
    <w:rsid w:val="00CB06EA"/>
    <w:rsid w:val="00CB0A5F"/>
    <w:rsid w:val="00CB0B79"/>
    <w:rsid w:val="00CB0CA7"/>
    <w:rsid w:val="00CB0F89"/>
    <w:rsid w:val="00CB1585"/>
    <w:rsid w:val="00CB16E5"/>
    <w:rsid w:val="00CB1818"/>
    <w:rsid w:val="00CB1EA0"/>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0D00"/>
    <w:rsid w:val="00CC1578"/>
    <w:rsid w:val="00CC1CD5"/>
    <w:rsid w:val="00CC1DAF"/>
    <w:rsid w:val="00CC1FF7"/>
    <w:rsid w:val="00CC2092"/>
    <w:rsid w:val="00CC2406"/>
    <w:rsid w:val="00CC2C60"/>
    <w:rsid w:val="00CC2CE9"/>
    <w:rsid w:val="00CC35B7"/>
    <w:rsid w:val="00CC35C2"/>
    <w:rsid w:val="00CC463A"/>
    <w:rsid w:val="00CC4CDF"/>
    <w:rsid w:val="00CC5453"/>
    <w:rsid w:val="00CC5736"/>
    <w:rsid w:val="00CC590B"/>
    <w:rsid w:val="00CC5A57"/>
    <w:rsid w:val="00CC5B57"/>
    <w:rsid w:val="00CC5E1A"/>
    <w:rsid w:val="00CC6028"/>
    <w:rsid w:val="00CC6249"/>
    <w:rsid w:val="00CC65BE"/>
    <w:rsid w:val="00CC6624"/>
    <w:rsid w:val="00CC6716"/>
    <w:rsid w:val="00CC6806"/>
    <w:rsid w:val="00CC6FC9"/>
    <w:rsid w:val="00CC7473"/>
    <w:rsid w:val="00CC79B9"/>
    <w:rsid w:val="00CC7EDE"/>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A5D"/>
    <w:rsid w:val="00CD5F68"/>
    <w:rsid w:val="00CD6C4B"/>
    <w:rsid w:val="00CD70E9"/>
    <w:rsid w:val="00CD747F"/>
    <w:rsid w:val="00CD74B7"/>
    <w:rsid w:val="00CD7B48"/>
    <w:rsid w:val="00CD7C55"/>
    <w:rsid w:val="00CD7E6D"/>
    <w:rsid w:val="00CE017C"/>
    <w:rsid w:val="00CE0234"/>
    <w:rsid w:val="00CE023F"/>
    <w:rsid w:val="00CE0581"/>
    <w:rsid w:val="00CE06C9"/>
    <w:rsid w:val="00CE06ED"/>
    <w:rsid w:val="00CE0CF1"/>
    <w:rsid w:val="00CE10E5"/>
    <w:rsid w:val="00CE1C87"/>
    <w:rsid w:val="00CE1CB0"/>
    <w:rsid w:val="00CE1FBF"/>
    <w:rsid w:val="00CE222B"/>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0220"/>
    <w:rsid w:val="00CF13A3"/>
    <w:rsid w:val="00CF1804"/>
    <w:rsid w:val="00CF1BF6"/>
    <w:rsid w:val="00CF27E3"/>
    <w:rsid w:val="00CF2C9D"/>
    <w:rsid w:val="00CF2F11"/>
    <w:rsid w:val="00CF365D"/>
    <w:rsid w:val="00CF3C29"/>
    <w:rsid w:val="00CF3CB5"/>
    <w:rsid w:val="00CF42D3"/>
    <w:rsid w:val="00CF4827"/>
    <w:rsid w:val="00CF485D"/>
    <w:rsid w:val="00CF4BF4"/>
    <w:rsid w:val="00CF5230"/>
    <w:rsid w:val="00CF5991"/>
    <w:rsid w:val="00CF5D74"/>
    <w:rsid w:val="00CF5E15"/>
    <w:rsid w:val="00CF5FA6"/>
    <w:rsid w:val="00CF614B"/>
    <w:rsid w:val="00CF6599"/>
    <w:rsid w:val="00CF666E"/>
    <w:rsid w:val="00CF684D"/>
    <w:rsid w:val="00CF68C6"/>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CB1"/>
    <w:rsid w:val="00D02EB2"/>
    <w:rsid w:val="00D02F60"/>
    <w:rsid w:val="00D03533"/>
    <w:rsid w:val="00D035B4"/>
    <w:rsid w:val="00D03D33"/>
    <w:rsid w:val="00D04939"/>
    <w:rsid w:val="00D051A1"/>
    <w:rsid w:val="00D0535E"/>
    <w:rsid w:val="00D0550E"/>
    <w:rsid w:val="00D0573E"/>
    <w:rsid w:val="00D069A9"/>
    <w:rsid w:val="00D06A3E"/>
    <w:rsid w:val="00D071ED"/>
    <w:rsid w:val="00D07B98"/>
    <w:rsid w:val="00D07CC7"/>
    <w:rsid w:val="00D1038C"/>
    <w:rsid w:val="00D10556"/>
    <w:rsid w:val="00D10701"/>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38D6"/>
    <w:rsid w:val="00D1426D"/>
    <w:rsid w:val="00D14441"/>
    <w:rsid w:val="00D145E7"/>
    <w:rsid w:val="00D149DB"/>
    <w:rsid w:val="00D1578E"/>
    <w:rsid w:val="00D15899"/>
    <w:rsid w:val="00D160C4"/>
    <w:rsid w:val="00D162A1"/>
    <w:rsid w:val="00D16398"/>
    <w:rsid w:val="00D1677E"/>
    <w:rsid w:val="00D168AB"/>
    <w:rsid w:val="00D16EB1"/>
    <w:rsid w:val="00D1721F"/>
    <w:rsid w:val="00D202CF"/>
    <w:rsid w:val="00D205AC"/>
    <w:rsid w:val="00D208F5"/>
    <w:rsid w:val="00D209C0"/>
    <w:rsid w:val="00D20AE7"/>
    <w:rsid w:val="00D21225"/>
    <w:rsid w:val="00D21537"/>
    <w:rsid w:val="00D219CE"/>
    <w:rsid w:val="00D21A58"/>
    <w:rsid w:val="00D21F3E"/>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FBF"/>
    <w:rsid w:val="00D261FC"/>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44"/>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E6D"/>
    <w:rsid w:val="00D41F7D"/>
    <w:rsid w:val="00D420EE"/>
    <w:rsid w:val="00D42220"/>
    <w:rsid w:val="00D42529"/>
    <w:rsid w:val="00D42658"/>
    <w:rsid w:val="00D42746"/>
    <w:rsid w:val="00D42838"/>
    <w:rsid w:val="00D42E3F"/>
    <w:rsid w:val="00D42F4F"/>
    <w:rsid w:val="00D4320F"/>
    <w:rsid w:val="00D432C9"/>
    <w:rsid w:val="00D43989"/>
    <w:rsid w:val="00D43A36"/>
    <w:rsid w:val="00D44052"/>
    <w:rsid w:val="00D447E5"/>
    <w:rsid w:val="00D44ADA"/>
    <w:rsid w:val="00D452DE"/>
    <w:rsid w:val="00D4533D"/>
    <w:rsid w:val="00D4570E"/>
    <w:rsid w:val="00D46650"/>
    <w:rsid w:val="00D46890"/>
    <w:rsid w:val="00D509FB"/>
    <w:rsid w:val="00D50CC3"/>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BE5"/>
    <w:rsid w:val="00D60D3C"/>
    <w:rsid w:val="00D60EC5"/>
    <w:rsid w:val="00D610B8"/>
    <w:rsid w:val="00D618B1"/>
    <w:rsid w:val="00D61968"/>
    <w:rsid w:val="00D61A37"/>
    <w:rsid w:val="00D6221E"/>
    <w:rsid w:val="00D622BC"/>
    <w:rsid w:val="00D625A8"/>
    <w:rsid w:val="00D627FC"/>
    <w:rsid w:val="00D62C53"/>
    <w:rsid w:val="00D62E04"/>
    <w:rsid w:val="00D63503"/>
    <w:rsid w:val="00D635D9"/>
    <w:rsid w:val="00D636CB"/>
    <w:rsid w:val="00D63DA0"/>
    <w:rsid w:val="00D63DBD"/>
    <w:rsid w:val="00D63FCD"/>
    <w:rsid w:val="00D64DDD"/>
    <w:rsid w:val="00D65059"/>
    <w:rsid w:val="00D65125"/>
    <w:rsid w:val="00D65893"/>
    <w:rsid w:val="00D65A5F"/>
    <w:rsid w:val="00D65B87"/>
    <w:rsid w:val="00D660F5"/>
    <w:rsid w:val="00D66BAE"/>
    <w:rsid w:val="00D66CB9"/>
    <w:rsid w:val="00D66E34"/>
    <w:rsid w:val="00D66FC4"/>
    <w:rsid w:val="00D67241"/>
    <w:rsid w:val="00D6738E"/>
    <w:rsid w:val="00D67490"/>
    <w:rsid w:val="00D67620"/>
    <w:rsid w:val="00D67750"/>
    <w:rsid w:val="00D67F98"/>
    <w:rsid w:val="00D70039"/>
    <w:rsid w:val="00D70304"/>
    <w:rsid w:val="00D70866"/>
    <w:rsid w:val="00D71F87"/>
    <w:rsid w:val="00D7211A"/>
    <w:rsid w:val="00D726D0"/>
    <w:rsid w:val="00D726E3"/>
    <w:rsid w:val="00D729D4"/>
    <w:rsid w:val="00D73353"/>
    <w:rsid w:val="00D738C3"/>
    <w:rsid w:val="00D73EEA"/>
    <w:rsid w:val="00D74176"/>
    <w:rsid w:val="00D74183"/>
    <w:rsid w:val="00D7440A"/>
    <w:rsid w:val="00D7478B"/>
    <w:rsid w:val="00D74A6B"/>
    <w:rsid w:val="00D74C48"/>
    <w:rsid w:val="00D74DA1"/>
    <w:rsid w:val="00D7563D"/>
    <w:rsid w:val="00D75EE9"/>
    <w:rsid w:val="00D75FD2"/>
    <w:rsid w:val="00D76299"/>
    <w:rsid w:val="00D76481"/>
    <w:rsid w:val="00D76AC7"/>
    <w:rsid w:val="00D76B3E"/>
    <w:rsid w:val="00D77843"/>
    <w:rsid w:val="00D77F6A"/>
    <w:rsid w:val="00D80253"/>
    <w:rsid w:val="00D808DF"/>
    <w:rsid w:val="00D809E1"/>
    <w:rsid w:val="00D80D2E"/>
    <w:rsid w:val="00D8191C"/>
    <w:rsid w:val="00D81A15"/>
    <w:rsid w:val="00D81A35"/>
    <w:rsid w:val="00D81C7B"/>
    <w:rsid w:val="00D820CA"/>
    <w:rsid w:val="00D82E7D"/>
    <w:rsid w:val="00D83417"/>
    <w:rsid w:val="00D8353A"/>
    <w:rsid w:val="00D83736"/>
    <w:rsid w:val="00D847AB"/>
    <w:rsid w:val="00D85248"/>
    <w:rsid w:val="00D85F29"/>
    <w:rsid w:val="00D86152"/>
    <w:rsid w:val="00D86737"/>
    <w:rsid w:val="00D86BB3"/>
    <w:rsid w:val="00D86D4E"/>
    <w:rsid w:val="00D87307"/>
    <w:rsid w:val="00D8745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85A"/>
    <w:rsid w:val="00D94A5C"/>
    <w:rsid w:val="00D95CB2"/>
    <w:rsid w:val="00D9693C"/>
    <w:rsid w:val="00D96DBC"/>
    <w:rsid w:val="00D96DF4"/>
    <w:rsid w:val="00D97AF6"/>
    <w:rsid w:val="00DA04FD"/>
    <w:rsid w:val="00DA08A2"/>
    <w:rsid w:val="00DA09B8"/>
    <w:rsid w:val="00DA09DD"/>
    <w:rsid w:val="00DA0A4C"/>
    <w:rsid w:val="00DA0EE7"/>
    <w:rsid w:val="00DA0F22"/>
    <w:rsid w:val="00DA0F91"/>
    <w:rsid w:val="00DA0FC5"/>
    <w:rsid w:val="00DA19C3"/>
    <w:rsid w:val="00DA2574"/>
    <w:rsid w:val="00DA28C4"/>
    <w:rsid w:val="00DA2C21"/>
    <w:rsid w:val="00DA2FCA"/>
    <w:rsid w:val="00DA3471"/>
    <w:rsid w:val="00DA4389"/>
    <w:rsid w:val="00DA43AC"/>
    <w:rsid w:val="00DA53A4"/>
    <w:rsid w:val="00DA53F9"/>
    <w:rsid w:val="00DA591D"/>
    <w:rsid w:val="00DA5CB7"/>
    <w:rsid w:val="00DA5DB0"/>
    <w:rsid w:val="00DA6697"/>
    <w:rsid w:val="00DA675B"/>
    <w:rsid w:val="00DA6D69"/>
    <w:rsid w:val="00DA6F98"/>
    <w:rsid w:val="00DA7A06"/>
    <w:rsid w:val="00DB033A"/>
    <w:rsid w:val="00DB0664"/>
    <w:rsid w:val="00DB0758"/>
    <w:rsid w:val="00DB11D0"/>
    <w:rsid w:val="00DB19D3"/>
    <w:rsid w:val="00DB19FE"/>
    <w:rsid w:val="00DB1C8F"/>
    <w:rsid w:val="00DB1E14"/>
    <w:rsid w:val="00DB2049"/>
    <w:rsid w:val="00DB2199"/>
    <w:rsid w:val="00DB22E7"/>
    <w:rsid w:val="00DB2C02"/>
    <w:rsid w:val="00DB30C4"/>
    <w:rsid w:val="00DB333B"/>
    <w:rsid w:val="00DB34E7"/>
    <w:rsid w:val="00DB3971"/>
    <w:rsid w:val="00DB3BFE"/>
    <w:rsid w:val="00DB3E99"/>
    <w:rsid w:val="00DB48BF"/>
    <w:rsid w:val="00DB4C63"/>
    <w:rsid w:val="00DB4D21"/>
    <w:rsid w:val="00DB4DD3"/>
    <w:rsid w:val="00DB503F"/>
    <w:rsid w:val="00DB5291"/>
    <w:rsid w:val="00DB5AB5"/>
    <w:rsid w:val="00DB5CBA"/>
    <w:rsid w:val="00DB69DD"/>
    <w:rsid w:val="00DB6B9B"/>
    <w:rsid w:val="00DB701F"/>
    <w:rsid w:val="00DB7901"/>
    <w:rsid w:val="00DB7D65"/>
    <w:rsid w:val="00DB7DF4"/>
    <w:rsid w:val="00DC0051"/>
    <w:rsid w:val="00DC01D1"/>
    <w:rsid w:val="00DC051C"/>
    <w:rsid w:val="00DC0573"/>
    <w:rsid w:val="00DC0ACB"/>
    <w:rsid w:val="00DC0BF3"/>
    <w:rsid w:val="00DC14E1"/>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679F"/>
    <w:rsid w:val="00DC7181"/>
    <w:rsid w:val="00DC7306"/>
    <w:rsid w:val="00DC794A"/>
    <w:rsid w:val="00DC7D84"/>
    <w:rsid w:val="00DC7DB4"/>
    <w:rsid w:val="00DD0853"/>
    <w:rsid w:val="00DD0A4C"/>
    <w:rsid w:val="00DD1460"/>
    <w:rsid w:val="00DD1ACF"/>
    <w:rsid w:val="00DD200A"/>
    <w:rsid w:val="00DD2378"/>
    <w:rsid w:val="00DD2558"/>
    <w:rsid w:val="00DD25D6"/>
    <w:rsid w:val="00DD299A"/>
    <w:rsid w:val="00DD29F4"/>
    <w:rsid w:val="00DD3260"/>
    <w:rsid w:val="00DD32FA"/>
    <w:rsid w:val="00DD3F7D"/>
    <w:rsid w:val="00DD4C9D"/>
    <w:rsid w:val="00DD4CAC"/>
    <w:rsid w:val="00DD53CB"/>
    <w:rsid w:val="00DD584C"/>
    <w:rsid w:val="00DD6561"/>
    <w:rsid w:val="00DD6739"/>
    <w:rsid w:val="00DD67C8"/>
    <w:rsid w:val="00DD68F3"/>
    <w:rsid w:val="00DD6946"/>
    <w:rsid w:val="00DD73EC"/>
    <w:rsid w:val="00DD7B88"/>
    <w:rsid w:val="00DE013B"/>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7DD"/>
    <w:rsid w:val="00DE3CB4"/>
    <w:rsid w:val="00DE3D60"/>
    <w:rsid w:val="00DE3FF9"/>
    <w:rsid w:val="00DE4182"/>
    <w:rsid w:val="00DE47AF"/>
    <w:rsid w:val="00DE4B59"/>
    <w:rsid w:val="00DE4CE7"/>
    <w:rsid w:val="00DE5069"/>
    <w:rsid w:val="00DE5835"/>
    <w:rsid w:val="00DE5900"/>
    <w:rsid w:val="00DE5CE7"/>
    <w:rsid w:val="00DE5D8C"/>
    <w:rsid w:val="00DE6442"/>
    <w:rsid w:val="00DE7E32"/>
    <w:rsid w:val="00DF019D"/>
    <w:rsid w:val="00DF027D"/>
    <w:rsid w:val="00DF0435"/>
    <w:rsid w:val="00DF07DF"/>
    <w:rsid w:val="00DF0842"/>
    <w:rsid w:val="00DF0C78"/>
    <w:rsid w:val="00DF14BF"/>
    <w:rsid w:val="00DF17E0"/>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E0012A"/>
    <w:rsid w:val="00E0018C"/>
    <w:rsid w:val="00E002ED"/>
    <w:rsid w:val="00E00681"/>
    <w:rsid w:val="00E006B8"/>
    <w:rsid w:val="00E0100E"/>
    <w:rsid w:val="00E01642"/>
    <w:rsid w:val="00E03168"/>
    <w:rsid w:val="00E0384A"/>
    <w:rsid w:val="00E03ACB"/>
    <w:rsid w:val="00E03B52"/>
    <w:rsid w:val="00E03CB2"/>
    <w:rsid w:val="00E03CCD"/>
    <w:rsid w:val="00E048FA"/>
    <w:rsid w:val="00E0499D"/>
    <w:rsid w:val="00E049B5"/>
    <w:rsid w:val="00E04ABE"/>
    <w:rsid w:val="00E04D2E"/>
    <w:rsid w:val="00E04E77"/>
    <w:rsid w:val="00E05157"/>
    <w:rsid w:val="00E05838"/>
    <w:rsid w:val="00E05FD8"/>
    <w:rsid w:val="00E06059"/>
    <w:rsid w:val="00E06383"/>
    <w:rsid w:val="00E06862"/>
    <w:rsid w:val="00E06AF8"/>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28E0"/>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053"/>
    <w:rsid w:val="00E231E4"/>
    <w:rsid w:val="00E2352A"/>
    <w:rsid w:val="00E2389B"/>
    <w:rsid w:val="00E24581"/>
    <w:rsid w:val="00E24985"/>
    <w:rsid w:val="00E249D9"/>
    <w:rsid w:val="00E24A40"/>
    <w:rsid w:val="00E250E1"/>
    <w:rsid w:val="00E250EF"/>
    <w:rsid w:val="00E253A9"/>
    <w:rsid w:val="00E259D3"/>
    <w:rsid w:val="00E25FBC"/>
    <w:rsid w:val="00E261D0"/>
    <w:rsid w:val="00E2659B"/>
    <w:rsid w:val="00E26841"/>
    <w:rsid w:val="00E26E1E"/>
    <w:rsid w:val="00E272E1"/>
    <w:rsid w:val="00E2745B"/>
    <w:rsid w:val="00E27652"/>
    <w:rsid w:val="00E2792D"/>
    <w:rsid w:val="00E27ACE"/>
    <w:rsid w:val="00E27E30"/>
    <w:rsid w:val="00E30394"/>
    <w:rsid w:val="00E3061E"/>
    <w:rsid w:val="00E3066A"/>
    <w:rsid w:val="00E30A37"/>
    <w:rsid w:val="00E31212"/>
    <w:rsid w:val="00E315E8"/>
    <w:rsid w:val="00E31BE3"/>
    <w:rsid w:val="00E31E4A"/>
    <w:rsid w:val="00E32B1A"/>
    <w:rsid w:val="00E33688"/>
    <w:rsid w:val="00E33827"/>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A79"/>
    <w:rsid w:val="00E45C47"/>
    <w:rsid w:val="00E46019"/>
    <w:rsid w:val="00E46632"/>
    <w:rsid w:val="00E4669E"/>
    <w:rsid w:val="00E4682B"/>
    <w:rsid w:val="00E469FB"/>
    <w:rsid w:val="00E46A33"/>
    <w:rsid w:val="00E46B0A"/>
    <w:rsid w:val="00E46C5E"/>
    <w:rsid w:val="00E470F6"/>
    <w:rsid w:val="00E47107"/>
    <w:rsid w:val="00E47274"/>
    <w:rsid w:val="00E47A24"/>
    <w:rsid w:val="00E47AEB"/>
    <w:rsid w:val="00E47EDD"/>
    <w:rsid w:val="00E5106B"/>
    <w:rsid w:val="00E51090"/>
    <w:rsid w:val="00E512F2"/>
    <w:rsid w:val="00E5152C"/>
    <w:rsid w:val="00E51B10"/>
    <w:rsid w:val="00E52974"/>
    <w:rsid w:val="00E52C64"/>
    <w:rsid w:val="00E5359A"/>
    <w:rsid w:val="00E53937"/>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1F"/>
    <w:rsid w:val="00E6399C"/>
    <w:rsid w:val="00E63C2D"/>
    <w:rsid w:val="00E63EBE"/>
    <w:rsid w:val="00E63F81"/>
    <w:rsid w:val="00E64352"/>
    <w:rsid w:val="00E643C1"/>
    <w:rsid w:val="00E64816"/>
    <w:rsid w:val="00E64897"/>
    <w:rsid w:val="00E6490B"/>
    <w:rsid w:val="00E64A3A"/>
    <w:rsid w:val="00E64D73"/>
    <w:rsid w:val="00E6518C"/>
    <w:rsid w:val="00E65920"/>
    <w:rsid w:val="00E65EF7"/>
    <w:rsid w:val="00E65FBB"/>
    <w:rsid w:val="00E665FF"/>
    <w:rsid w:val="00E67191"/>
    <w:rsid w:val="00E675FB"/>
    <w:rsid w:val="00E67B82"/>
    <w:rsid w:val="00E703B2"/>
    <w:rsid w:val="00E70721"/>
    <w:rsid w:val="00E70EF5"/>
    <w:rsid w:val="00E712B9"/>
    <w:rsid w:val="00E713C6"/>
    <w:rsid w:val="00E7141D"/>
    <w:rsid w:val="00E71440"/>
    <w:rsid w:val="00E71995"/>
    <w:rsid w:val="00E71A6B"/>
    <w:rsid w:val="00E7213B"/>
    <w:rsid w:val="00E72526"/>
    <w:rsid w:val="00E72B7F"/>
    <w:rsid w:val="00E739E4"/>
    <w:rsid w:val="00E73CA1"/>
    <w:rsid w:val="00E73D57"/>
    <w:rsid w:val="00E73DC9"/>
    <w:rsid w:val="00E74224"/>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B69"/>
    <w:rsid w:val="00E82D14"/>
    <w:rsid w:val="00E832B3"/>
    <w:rsid w:val="00E83744"/>
    <w:rsid w:val="00E83794"/>
    <w:rsid w:val="00E8392D"/>
    <w:rsid w:val="00E83D01"/>
    <w:rsid w:val="00E83FE6"/>
    <w:rsid w:val="00E84133"/>
    <w:rsid w:val="00E84D73"/>
    <w:rsid w:val="00E84E88"/>
    <w:rsid w:val="00E854A4"/>
    <w:rsid w:val="00E859C9"/>
    <w:rsid w:val="00E85ED3"/>
    <w:rsid w:val="00E86368"/>
    <w:rsid w:val="00E86A05"/>
    <w:rsid w:val="00E86C89"/>
    <w:rsid w:val="00E871E3"/>
    <w:rsid w:val="00E87AE6"/>
    <w:rsid w:val="00E90785"/>
    <w:rsid w:val="00E90BD4"/>
    <w:rsid w:val="00E90E3F"/>
    <w:rsid w:val="00E90ED7"/>
    <w:rsid w:val="00E914E1"/>
    <w:rsid w:val="00E91ACE"/>
    <w:rsid w:val="00E91B24"/>
    <w:rsid w:val="00E91B76"/>
    <w:rsid w:val="00E91DA3"/>
    <w:rsid w:val="00E92C36"/>
    <w:rsid w:val="00E9314D"/>
    <w:rsid w:val="00E93530"/>
    <w:rsid w:val="00E9389A"/>
    <w:rsid w:val="00E93AED"/>
    <w:rsid w:val="00E93DFB"/>
    <w:rsid w:val="00E943DA"/>
    <w:rsid w:val="00E945B9"/>
    <w:rsid w:val="00E95446"/>
    <w:rsid w:val="00E95484"/>
    <w:rsid w:val="00E95AC2"/>
    <w:rsid w:val="00E95B5F"/>
    <w:rsid w:val="00E96065"/>
    <w:rsid w:val="00E963BE"/>
    <w:rsid w:val="00E96A91"/>
    <w:rsid w:val="00E970F3"/>
    <w:rsid w:val="00E972C3"/>
    <w:rsid w:val="00E97594"/>
    <w:rsid w:val="00EA02B5"/>
    <w:rsid w:val="00EA08FC"/>
    <w:rsid w:val="00EA0951"/>
    <w:rsid w:val="00EA1231"/>
    <w:rsid w:val="00EA1640"/>
    <w:rsid w:val="00EA16A5"/>
    <w:rsid w:val="00EA1771"/>
    <w:rsid w:val="00EA1D20"/>
    <w:rsid w:val="00EA2026"/>
    <w:rsid w:val="00EA292D"/>
    <w:rsid w:val="00EA32EC"/>
    <w:rsid w:val="00EA447B"/>
    <w:rsid w:val="00EA46F1"/>
    <w:rsid w:val="00EA49E5"/>
    <w:rsid w:val="00EA4B1F"/>
    <w:rsid w:val="00EA4C84"/>
    <w:rsid w:val="00EA4DF4"/>
    <w:rsid w:val="00EA530C"/>
    <w:rsid w:val="00EA5678"/>
    <w:rsid w:val="00EA5730"/>
    <w:rsid w:val="00EA6256"/>
    <w:rsid w:val="00EA68A4"/>
    <w:rsid w:val="00EA70E7"/>
    <w:rsid w:val="00EA7582"/>
    <w:rsid w:val="00EA79C5"/>
    <w:rsid w:val="00EA7A85"/>
    <w:rsid w:val="00EA7B3D"/>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42C"/>
    <w:rsid w:val="00EC4DFB"/>
    <w:rsid w:val="00EC4E1E"/>
    <w:rsid w:val="00EC4E50"/>
    <w:rsid w:val="00EC4F30"/>
    <w:rsid w:val="00EC548E"/>
    <w:rsid w:val="00EC555E"/>
    <w:rsid w:val="00EC5A53"/>
    <w:rsid w:val="00EC5B01"/>
    <w:rsid w:val="00EC5B37"/>
    <w:rsid w:val="00EC5E01"/>
    <w:rsid w:val="00EC5F8A"/>
    <w:rsid w:val="00EC65E7"/>
    <w:rsid w:val="00EC6831"/>
    <w:rsid w:val="00EC6A13"/>
    <w:rsid w:val="00EC6DD2"/>
    <w:rsid w:val="00EC6E8D"/>
    <w:rsid w:val="00EC7315"/>
    <w:rsid w:val="00EC7604"/>
    <w:rsid w:val="00EC7809"/>
    <w:rsid w:val="00EC7919"/>
    <w:rsid w:val="00EC7F6C"/>
    <w:rsid w:val="00ED0814"/>
    <w:rsid w:val="00ED1163"/>
    <w:rsid w:val="00ED1548"/>
    <w:rsid w:val="00ED163F"/>
    <w:rsid w:val="00ED1C6B"/>
    <w:rsid w:val="00ED1E20"/>
    <w:rsid w:val="00ED24A4"/>
    <w:rsid w:val="00ED24E8"/>
    <w:rsid w:val="00ED2524"/>
    <w:rsid w:val="00ED304D"/>
    <w:rsid w:val="00ED350F"/>
    <w:rsid w:val="00ED37D2"/>
    <w:rsid w:val="00ED3A8F"/>
    <w:rsid w:val="00ED3D48"/>
    <w:rsid w:val="00ED418A"/>
    <w:rsid w:val="00ED4D80"/>
    <w:rsid w:val="00ED4D97"/>
    <w:rsid w:val="00ED53E0"/>
    <w:rsid w:val="00ED5508"/>
    <w:rsid w:val="00ED5F0A"/>
    <w:rsid w:val="00ED5FC5"/>
    <w:rsid w:val="00ED622B"/>
    <w:rsid w:val="00ED69C8"/>
    <w:rsid w:val="00ED7090"/>
    <w:rsid w:val="00ED7A16"/>
    <w:rsid w:val="00ED7AA9"/>
    <w:rsid w:val="00ED7D4D"/>
    <w:rsid w:val="00EE00BA"/>
    <w:rsid w:val="00EE00CF"/>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22"/>
    <w:rsid w:val="00EE5B59"/>
    <w:rsid w:val="00EE63A3"/>
    <w:rsid w:val="00EE6C43"/>
    <w:rsid w:val="00EE6CAC"/>
    <w:rsid w:val="00EE74DF"/>
    <w:rsid w:val="00EE7C0D"/>
    <w:rsid w:val="00EF0B48"/>
    <w:rsid w:val="00EF163A"/>
    <w:rsid w:val="00EF185F"/>
    <w:rsid w:val="00EF19EB"/>
    <w:rsid w:val="00EF2FFD"/>
    <w:rsid w:val="00EF3246"/>
    <w:rsid w:val="00EF35F1"/>
    <w:rsid w:val="00EF40E9"/>
    <w:rsid w:val="00EF44A4"/>
    <w:rsid w:val="00EF4BCA"/>
    <w:rsid w:val="00EF544C"/>
    <w:rsid w:val="00EF5643"/>
    <w:rsid w:val="00EF678F"/>
    <w:rsid w:val="00EF6A71"/>
    <w:rsid w:val="00EF6C94"/>
    <w:rsid w:val="00EF719A"/>
    <w:rsid w:val="00EF7707"/>
    <w:rsid w:val="00EF78D9"/>
    <w:rsid w:val="00EF7A70"/>
    <w:rsid w:val="00F0000C"/>
    <w:rsid w:val="00F00377"/>
    <w:rsid w:val="00F013E2"/>
    <w:rsid w:val="00F01E09"/>
    <w:rsid w:val="00F0298E"/>
    <w:rsid w:val="00F03181"/>
    <w:rsid w:val="00F03902"/>
    <w:rsid w:val="00F03AB7"/>
    <w:rsid w:val="00F03C74"/>
    <w:rsid w:val="00F043EA"/>
    <w:rsid w:val="00F04550"/>
    <w:rsid w:val="00F04839"/>
    <w:rsid w:val="00F04B0A"/>
    <w:rsid w:val="00F04E58"/>
    <w:rsid w:val="00F04FFE"/>
    <w:rsid w:val="00F05050"/>
    <w:rsid w:val="00F057F4"/>
    <w:rsid w:val="00F05CBB"/>
    <w:rsid w:val="00F06F6C"/>
    <w:rsid w:val="00F07B40"/>
    <w:rsid w:val="00F10684"/>
    <w:rsid w:val="00F1091E"/>
    <w:rsid w:val="00F10967"/>
    <w:rsid w:val="00F10DEB"/>
    <w:rsid w:val="00F114DC"/>
    <w:rsid w:val="00F115AB"/>
    <w:rsid w:val="00F115C8"/>
    <w:rsid w:val="00F11995"/>
    <w:rsid w:val="00F11CF0"/>
    <w:rsid w:val="00F11E14"/>
    <w:rsid w:val="00F11FA1"/>
    <w:rsid w:val="00F12157"/>
    <w:rsid w:val="00F12368"/>
    <w:rsid w:val="00F1277E"/>
    <w:rsid w:val="00F12AB6"/>
    <w:rsid w:val="00F12F11"/>
    <w:rsid w:val="00F13414"/>
    <w:rsid w:val="00F135C2"/>
    <w:rsid w:val="00F139A2"/>
    <w:rsid w:val="00F139D7"/>
    <w:rsid w:val="00F13BC6"/>
    <w:rsid w:val="00F13CD9"/>
    <w:rsid w:val="00F144BD"/>
    <w:rsid w:val="00F145EA"/>
    <w:rsid w:val="00F1481C"/>
    <w:rsid w:val="00F148C7"/>
    <w:rsid w:val="00F14D3A"/>
    <w:rsid w:val="00F14EF5"/>
    <w:rsid w:val="00F15081"/>
    <w:rsid w:val="00F150B5"/>
    <w:rsid w:val="00F1538C"/>
    <w:rsid w:val="00F159A6"/>
    <w:rsid w:val="00F15F3C"/>
    <w:rsid w:val="00F1611F"/>
    <w:rsid w:val="00F163F9"/>
    <w:rsid w:val="00F167E3"/>
    <w:rsid w:val="00F176E5"/>
    <w:rsid w:val="00F17759"/>
    <w:rsid w:val="00F17771"/>
    <w:rsid w:val="00F17A16"/>
    <w:rsid w:val="00F17E29"/>
    <w:rsid w:val="00F20015"/>
    <w:rsid w:val="00F20A0F"/>
    <w:rsid w:val="00F20D04"/>
    <w:rsid w:val="00F20DA7"/>
    <w:rsid w:val="00F216FD"/>
    <w:rsid w:val="00F21A07"/>
    <w:rsid w:val="00F21DF6"/>
    <w:rsid w:val="00F227FB"/>
    <w:rsid w:val="00F229C7"/>
    <w:rsid w:val="00F23C82"/>
    <w:rsid w:val="00F23EB3"/>
    <w:rsid w:val="00F2413B"/>
    <w:rsid w:val="00F24366"/>
    <w:rsid w:val="00F243C7"/>
    <w:rsid w:val="00F24763"/>
    <w:rsid w:val="00F24DA3"/>
    <w:rsid w:val="00F24E8A"/>
    <w:rsid w:val="00F25AD8"/>
    <w:rsid w:val="00F25E9E"/>
    <w:rsid w:val="00F2616B"/>
    <w:rsid w:val="00F26234"/>
    <w:rsid w:val="00F26901"/>
    <w:rsid w:val="00F26F96"/>
    <w:rsid w:val="00F27096"/>
    <w:rsid w:val="00F2709E"/>
    <w:rsid w:val="00F27361"/>
    <w:rsid w:val="00F27950"/>
    <w:rsid w:val="00F300A8"/>
    <w:rsid w:val="00F30DE3"/>
    <w:rsid w:val="00F31894"/>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5C61"/>
    <w:rsid w:val="00F3611F"/>
    <w:rsid w:val="00F3639A"/>
    <w:rsid w:val="00F3646B"/>
    <w:rsid w:val="00F36534"/>
    <w:rsid w:val="00F3767F"/>
    <w:rsid w:val="00F37871"/>
    <w:rsid w:val="00F37A58"/>
    <w:rsid w:val="00F37C4A"/>
    <w:rsid w:val="00F37CFC"/>
    <w:rsid w:val="00F37F14"/>
    <w:rsid w:val="00F40838"/>
    <w:rsid w:val="00F40CBC"/>
    <w:rsid w:val="00F41B4C"/>
    <w:rsid w:val="00F42354"/>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6EAD"/>
    <w:rsid w:val="00F47583"/>
    <w:rsid w:val="00F475A3"/>
    <w:rsid w:val="00F47708"/>
    <w:rsid w:val="00F47E56"/>
    <w:rsid w:val="00F47E75"/>
    <w:rsid w:val="00F50AC9"/>
    <w:rsid w:val="00F50EF4"/>
    <w:rsid w:val="00F5109B"/>
    <w:rsid w:val="00F515C7"/>
    <w:rsid w:val="00F519F7"/>
    <w:rsid w:val="00F51AAC"/>
    <w:rsid w:val="00F51DA9"/>
    <w:rsid w:val="00F51E68"/>
    <w:rsid w:val="00F5221C"/>
    <w:rsid w:val="00F52372"/>
    <w:rsid w:val="00F528C3"/>
    <w:rsid w:val="00F52AF6"/>
    <w:rsid w:val="00F52B04"/>
    <w:rsid w:val="00F52C04"/>
    <w:rsid w:val="00F53F26"/>
    <w:rsid w:val="00F5417D"/>
    <w:rsid w:val="00F541A6"/>
    <w:rsid w:val="00F547D9"/>
    <w:rsid w:val="00F54F0F"/>
    <w:rsid w:val="00F555C0"/>
    <w:rsid w:val="00F55C67"/>
    <w:rsid w:val="00F5615E"/>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DED"/>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2D5"/>
    <w:rsid w:val="00F71553"/>
    <w:rsid w:val="00F71724"/>
    <w:rsid w:val="00F71EA1"/>
    <w:rsid w:val="00F7236D"/>
    <w:rsid w:val="00F72CA5"/>
    <w:rsid w:val="00F72ED3"/>
    <w:rsid w:val="00F732AB"/>
    <w:rsid w:val="00F73482"/>
    <w:rsid w:val="00F735D3"/>
    <w:rsid w:val="00F7391C"/>
    <w:rsid w:val="00F73953"/>
    <w:rsid w:val="00F73C6B"/>
    <w:rsid w:val="00F742B6"/>
    <w:rsid w:val="00F7484C"/>
    <w:rsid w:val="00F74A60"/>
    <w:rsid w:val="00F74E5F"/>
    <w:rsid w:val="00F75272"/>
    <w:rsid w:val="00F7529E"/>
    <w:rsid w:val="00F75FBE"/>
    <w:rsid w:val="00F766A3"/>
    <w:rsid w:val="00F76A9F"/>
    <w:rsid w:val="00F76AD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3E8"/>
    <w:rsid w:val="00F8640E"/>
    <w:rsid w:val="00F86C46"/>
    <w:rsid w:val="00F87D29"/>
    <w:rsid w:val="00F9025B"/>
    <w:rsid w:val="00F906B5"/>
    <w:rsid w:val="00F90BED"/>
    <w:rsid w:val="00F90E8B"/>
    <w:rsid w:val="00F91398"/>
    <w:rsid w:val="00F914BE"/>
    <w:rsid w:val="00F91DC4"/>
    <w:rsid w:val="00F9243B"/>
    <w:rsid w:val="00F927E4"/>
    <w:rsid w:val="00F932A4"/>
    <w:rsid w:val="00F93644"/>
    <w:rsid w:val="00F936F7"/>
    <w:rsid w:val="00F9372E"/>
    <w:rsid w:val="00F93C02"/>
    <w:rsid w:val="00F93EA3"/>
    <w:rsid w:val="00F93F70"/>
    <w:rsid w:val="00F94891"/>
    <w:rsid w:val="00F94949"/>
    <w:rsid w:val="00F954DC"/>
    <w:rsid w:val="00F95D8C"/>
    <w:rsid w:val="00F95EED"/>
    <w:rsid w:val="00F969FA"/>
    <w:rsid w:val="00F96D86"/>
    <w:rsid w:val="00F96DFB"/>
    <w:rsid w:val="00F97556"/>
    <w:rsid w:val="00F97D1E"/>
    <w:rsid w:val="00F97F76"/>
    <w:rsid w:val="00FA0184"/>
    <w:rsid w:val="00FA0480"/>
    <w:rsid w:val="00FA0849"/>
    <w:rsid w:val="00FA089D"/>
    <w:rsid w:val="00FA0BD3"/>
    <w:rsid w:val="00FA12BE"/>
    <w:rsid w:val="00FA1AE6"/>
    <w:rsid w:val="00FA202B"/>
    <w:rsid w:val="00FA2340"/>
    <w:rsid w:val="00FA3295"/>
    <w:rsid w:val="00FA3437"/>
    <w:rsid w:val="00FA3670"/>
    <w:rsid w:val="00FA391F"/>
    <w:rsid w:val="00FA40C6"/>
    <w:rsid w:val="00FA424B"/>
    <w:rsid w:val="00FA4BEF"/>
    <w:rsid w:val="00FA58C6"/>
    <w:rsid w:val="00FA6796"/>
    <w:rsid w:val="00FA6E20"/>
    <w:rsid w:val="00FA7861"/>
    <w:rsid w:val="00FA7CF1"/>
    <w:rsid w:val="00FA7D02"/>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3CE"/>
    <w:rsid w:val="00FB56CE"/>
    <w:rsid w:val="00FB5DFA"/>
    <w:rsid w:val="00FB5F21"/>
    <w:rsid w:val="00FB61A8"/>
    <w:rsid w:val="00FB6497"/>
    <w:rsid w:val="00FB6D81"/>
    <w:rsid w:val="00FB6E5D"/>
    <w:rsid w:val="00FB7570"/>
    <w:rsid w:val="00FB767F"/>
    <w:rsid w:val="00FB7896"/>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936"/>
    <w:rsid w:val="00FC3C4A"/>
    <w:rsid w:val="00FC3DCF"/>
    <w:rsid w:val="00FC4213"/>
    <w:rsid w:val="00FC47B2"/>
    <w:rsid w:val="00FC5BE3"/>
    <w:rsid w:val="00FC7332"/>
    <w:rsid w:val="00FD1244"/>
    <w:rsid w:val="00FD128E"/>
    <w:rsid w:val="00FD19D0"/>
    <w:rsid w:val="00FD2168"/>
    <w:rsid w:val="00FD26B7"/>
    <w:rsid w:val="00FD2809"/>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0D5C"/>
    <w:rsid w:val="00FE101E"/>
    <w:rsid w:val="00FE11D4"/>
    <w:rsid w:val="00FE1320"/>
    <w:rsid w:val="00FE18C0"/>
    <w:rsid w:val="00FE19F9"/>
    <w:rsid w:val="00FE1B0C"/>
    <w:rsid w:val="00FE27B1"/>
    <w:rsid w:val="00FE2999"/>
    <w:rsid w:val="00FE29F0"/>
    <w:rsid w:val="00FE2AF2"/>
    <w:rsid w:val="00FE31C7"/>
    <w:rsid w:val="00FE38EA"/>
    <w:rsid w:val="00FE38F2"/>
    <w:rsid w:val="00FE3BAC"/>
    <w:rsid w:val="00FE3CC3"/>
    <w:rsid w:val="00FE4C2C"/>
    <w:rsid w:val="00FE4CE2"/>
    <w:rsid w:val="00FE50CF"/>
    <w:rsid w:val="00FE54F2"/>
    <w:rsid w:val="00FE55EB"/>
    <w:rsid w:val="00FE575B"/>
    <w:rsid w:val="00FE6129"/>
    <w:rsid w:val="00FE68B9"/>
    <w:rsid w:val="00FE69DD"/>
    <w:rsid w:val="00FE6BB8"/>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插图"/>
    <w:next w:val="a0"/>
    <w:link w:val="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EC7604"/>
    <w:rPr>
      <w:rFonts w:ascii="Times New Roman Bold" w:hAnsi="Times New Roman Bold"/>
      <w:b/>
      <w:bCs/>
      <w:i/>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EC7604"/>
    <w:rPr>
      <w:rFonts w:ascii="Times New Roman Bold" w:hAnsi="Times New Roman Bold"/>
      <w:b/>
      <w:bCs/>
      <w:i/>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a0"/>
    <w:link w:val="TALCharCharChar"/>
    <w:rsid w:val="00AB2ACF"/>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AB2ACF"/>
    <w:rPr>
      <w:rFonts w:ascii="Arial" w:eastAsia="宋体" w:hAnsi="Arial"/>
      <w:sz w:val="18"/>
      <w:lang w:val="en-GB" w:eastAsia="ja-JP"/>
    </w:rPr>
  </w:style>
  <w:style w:type="paragraph" w:customStyle="1" w:styleId="3GPPText">
    <w:name w:val="3GPP Text"/>
    <w:basedOn w:val="a0"/>
    <w:link w:val="3GPPTextChar"/>
    <w:qFormat/>
    <w:rsid w:val="00542E3D"/>
    <w:pPr>
      <w:overflowPunct w:val="0"/>
      <w:autoSpaceDE w:val="0"/>
      <w:autoSpaceDN w:val="0"/>
      <w:adjustRightInd w:val="0"/>
      <w:spacing w:before="120" w:after="120" w:line="276" w:lineRule="auto"/>
      <w:jc w:val="both"/>
      <w:textAlignment w:val="baseline"/>
    </w:pPr>
    <w:rPr>
      <w:rFonts w:eastAsia="宋体"/>
      <w:sz w:val="22"/>
      <w:lang w:val="en-US" w:eastAsia="en-US"/>
    </w:rPr>
  </w:style>
  <w:style w:type="character" w:customStyle="1" w:styleId="3GPPTextChar">
    <w:name w:val="3GPP Text Char"/>
    <w:link w:val="3GPPText"/>
    <w:qFormat/>
    <w:rsid w:val="00542E3D"/>
    <w:rPr>
      <w:rFonts w:ascii="Times New Roman" w:eastAsia="宋体" w:hAnsi="Times New Roman"/>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插图"/>
    <w:next w:val="a0"/>
    <w:link w:val="2Char"/>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nhideWhenUsed/>
    <w:qFormat/>
    <w:rsid w:val="00EC7604"/>
    <w:rPr>
      <w:rFonts w:ascii="Times New Roman Bold" w:hAnsi="Times New Roman Bold"/>
      <w:b/>
      <w:bCs/>
      <w:i/>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D93876"/>
    <w:rPr>
      <w:rFonts w:ascii="Arial" w:hAnsi="Arial"/>
      <w:sz w:val="32"/>
      <w:lang w:val="en-GB" w:eastAsia="en-US"/>
    </w:rPr>
  </w:style>
  <w:style w:type="paragraph" w:styleId="afb">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rsid w:val="00EC7604"/>
    <w:rPr>
      <w:rFonts w:ascii="Times New Roman Bold" w:hAnsi="Times New Roman Bold"/>
      <w:b/>
      <w:bCs/>
      <w:i/>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customStyle="1" w:styleId="NOChar1">
    <w:name w:val="NO Char1"/>
    <w:rsid w:val="00794E9B"/>
    <w:rPr>
      <w:rFonts w:eastAsia="Times New Roman"/>
      <w:lang w:val="en-GB"/>
    </w:rPr>
  </w:style>
  <w:style w:type="paragraph" w:customStyle="1" w:styleId="TALCharChar">
    <w:name w:val="TAL Char Char"/>
    <w:basedOn w:val="a0"/>
    <w:link w:val="TALCharCharChar"/>
    <w:rsid w:val="00AB2ACF"/>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AB2ACF"/>
    <w:rPr>
      <w:rFonts w:ascii="Arial" w:eastAsia="宋体" w:hAnsi="Arial"/>
      <w:sz w:val="18"/>
      <w:lang w:val="en-GB" w:eastAsia="ja-JP"/>
    </w:rPr>
  </w:style>
  <w:style w:type="paragraph" w:customStyle="1" w:styleId="3GPPText">
    <w:name w:val="3GPP Text"/>
    <w:basedOn w:val="a0"/>
    <w:link w:val="3GPPTextChar"/>
    <w:qFormat/>
    <w:rsid w:val="00542E3D"/>
    <w:pPr>
      <w:overflowPunct w:val="0"/>
      <w:autoSpaceDE w:val="0"/>
      <w:autoSpaceDN w:val="0"/>
      <w:adjustRightInd w:val="0"/>
      <w:spacing w:before="120" w:after="120" w:line="276" w:lineRule="auto"/>
      <w:jc w:val="both"/>
      <w:textAlignment w:val="baseline"/>
    </w:pPr>
    <w:rPr>
      <w:rFonts w:eastAsia="宋体"/>
      <w:sz w:val="22"/>
      <w:lang w:val="en-US" w:eastAsia="en-US"/>
    </w:rPr>
  </w:style>
  <w:style w:type="character" w:customStyle="1" w:styleId="3GPPTextChar">
    <w:name w:val="3GPP Text Char"/>
    <w:link w:val="3GPPText"/>
    <w:qFormat/>
    <w:rsid w:val="00542E3D"/>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42223152">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6275B92-303D-4A28-AE26-EAD0C737A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2261</TotalTime>
  <Pages>10</Pages>
  <Words>4965</Words>
  <Characters>28305</Characters>
  <Application>Microsoft Office Word</Application>
  <DocSecurity>0</DocSecurity>
  <Lines>235</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33204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马腾</cp:lastModifiedBy>
  <cp:revision>313</cp:revision>
  <cp:lastPrinted>2018-01-07T00:25:00Z</cp:lastPrinted>
  <dcterms:created xsi:type="dcterms:W3CDTF">2019-07-18T18:56:00Z</dcterms:created>
  <dcterms:modified xsi:type="dcterms:W3CDTF">2019-10-05T02:31:00Z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